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20A84" w14:textId="66032A8C" w:rsidR="002520C0" w:rsidRPr="00436E70" w:rsidRDefault="00436E70" w:rsidP="00436E70">
      <w:pPr>
        <w:pStyle w:val="Sous-titredocumentpage1"/>
      </w:pPr>
      <w:r w:rsidRPr="00436E70">
        <w:t>Mail type pour relayer le kit de communication du programme</w:t>
      </w:r>
    </w:p>
    <w:p w14:paraId="107D1C3D" w14:textId="77777777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Madame, Monsieur,  </w:t>
      </w:r>
    </w:p>
    <w:p w14:paraId="672AFB2F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2AB11000" w14:textId="77777777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Et si imaginait ensemble la santé de 2050 ? </w:t>
      </w:r>
    </w:p>
    <w:p w14:paraId="78A8FE15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65BFA08C" w14:textId="77777777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C’est l’ambition du programme </w:t>
      </w:r>
      <w:r w:rsidRPr="00436E70">
        <w:rPr>
          <w:rFonts w:ascii="Aptos" w:hAnsi="Aptos" w:cs="Segoe UI"/>
          <w:b/>
          <w:bCs/>
          <w:sz w:val="24"/>
        </w:rPr>
        <w:t>OSE 2050</w:t>
      </w:r>
      <w:r w:rsidRPr="00436E70">
        <w:rPr>
          <w:rFonts w:ascii="Aptos" w:hAnsi="Aptos" w:cs="Segoe UI"/>
          <w:sz w:val="24"/>
        </w:rPr>
        <w:t>, une démarche nationale d’anticipation qui associe citoyens, professionnels de santé et experts pour explorer les futurs possibles de l’offre de soins. </w:t>
      </w:r>
    </w:p>
    <w:p w14:paraId="56A108DA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1F41BAB0" w14:textId="77777777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Chacun peut contribuer, simplement, en partageant son point de vue et en réagissant à des hypothèses sur la santé de demain.</w:t>
      </w:r>
    </w:p>
    <w:p w14:paraId="037EFED1" w14:textId="7ADD84EF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 </w:t>
      </w:r>
    </w:p>
    <w:p w14:paraId="3A02573E" w14:textId="77777777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8"/>
          <w:szCs w:val="28"/>
        </w:rPr>
      </w:pPr>
      <w:r w:rsidRPr="00436E70">
        <w:rPr>
          <w:rFonts w:ascii="Aptos" w:hAnsi="Aptos" w:cs="Segoe UI"/>
          <w:b/>
          <w:bCs/>
          <w:sz w:val="28"/>
          <w:szCs w:val="28"/>
        </w:rPr>
        <w:t>Participez à la consultation citoyenne</w:t>
      </w:r>
      <w:r w:rsidRPr="00436E70">
        <w:rPr>
          <w:rFonts w:ascii="Aptos" w:hAnsi="Aptos" w:cs="Segoe UI"/>
          <w:sz w:val="28"/>
          <w:szCs w:val="28"/>
        </w:rPr>
        <w:t> </w:t>
      </w:r>
    </w:p>
    <w:p w14:paraId="20353555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color w:val="0F4761"/>
          <w:sz w:val="18"/>
          <w:szCs w:val="18"/>
        </w:rPr>
      </w:pPr>
    </w:p>
    <w:p w14:paraId="06D9ABA9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Deux temps de participation sont ouverts : </w:t>
      </w:r>
    </w:p>
    <w:p w14:paraId="679B2678" w14:textId="77777777" w:rsidR="00436E70" w:rsidRPr="00436E70" w:rsidRDefault="00436E70" w:rsidP="00436E70">
      <w:pPr>
        <w:numPr>
          <w:ilvl w:val="0"/>
          <w:numId w:val="158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proofErr w:type="gramStart"/>
      <w:r w:rsidRPr="00436E70">
        <w:rPr>
          <w:rFonts w:ascii="Aptos" w:hAnsi="Aptos" w:cs="Segoe UI"/>
          <w:b/>
          <w:bCs/>
          <w:sz w:val="24"/>
        </w:rPr>
        <w:t>du</w:t>
      </w:r>
      <w:proofErr w:type="gramEnd"/>
      <w:r w:rsidRPr="00436E70">
        <w:rPr>
          <w:rFonts w:ascii="Aptos" w:hAnsi="Aptos" w:cs="Segoe UI"/>
          <w:b/>
          <w:bCs/>
          <w:sz w:val="24"/>
        </w:rPr>
        <w:t> 23 mars au 5 avril 2026 :</w:t>
      </w:r>
      <w:r w:rsidRPr="00436E70">
        <w:rPr>
          <w:rFonts w:ascii="Aptos" w:hAnsi="Aptos" w:cs="Segoe UI"/>
          <w:sz w:val="24"/>
        </w:rPr>
        <w:t> pour comprendre les attentes, besoins, craintes et espoirs sur l'impact du numérique sur l'organisation des soins </w:t>
      </w:r>
    </w:p>
    <w:p w14:paraId="461FACA6" w14:textId="77777777" w:rsidR="00436E70" w:rsidRDefault="00436E70" w:rsidP="00436E70">
      <w:pPr>
        <w:numPr>
          <w:ilvl w:val="0"/>
          <w:numId w:val="159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proofErr w:type="gramStart"/>
      <w:r w:rsidRPr="00436E70">
        <w:rPr>
          <w:rFonts w:ascii="Aptos" w:hAnsi="Aptos" w:cs="Segoe UI"/>
          <w:b/>
          <w:bCs/>
          <w:sz w:val="24"/>
        </w:rPr>
        <w:t>du</w:t>
      </w:r>
      <w:proofErr w:type="gramEnd"/>
      <w:r w:rsidRPr="00436E70">
        <w:rPr>
          <w:rFonts w:ascii="Aptos" w:hAnsi="Aptos" w:cs="Segoe UI"/>
          <w:b/>
          <w:bCs/>
          <w:sz w:val="24"/>
        </w:rPr>
        <w:t> 27 avril au 13 mai 2026 : </w:t>
      </w:r>
      <w:r w:rsidRPr="00436E70">
        <w:rPr>
          <w:rFonts w:ascii="Aptos" w:hAnsi="Aptos" w:cs="Segoe UI"/>
          <w:sz w:val="24"/>
        </w:rPr>
        <w:t>pour recueillir les choix sur ce qui doit guider l'usage du numérique en santé dans le futur </w:t>
      </w:r>
    </w:p>
    <w:p w14:paraId="03C17466" w14:textId="77777777" w:rsidR="00436E70" w:rsidRDefault="00436E70" w:rsidP="00436E70">
      <w:pPr>
        <w:spacing w:before="0" w:after="0" w:line="240" w:lineRule="auto"/>
        <w:ind w:left="1080"/>
        <w:textAlignment w:val="baseline"/>
        <w:rPr>
          <w:rFonts w:ascii="Aptos" w:hAnsi="Aptos" w:cs="Segoe UI"/>
          <w:sz w:val="24"/>
        </w:rPr>
      </w:pPr>
    </w:p>
    <w:p w14:paraId="73C39940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ple Color Emoji" w:hAnsi="Apple Color Emoji" w:cs="Apple Color Emoji"/>
          <w:sz w:val="24"/>
        </w:rPr>
        <w:t>🌐</w:t>
      </w:r>
      <w:r w:rsidRPr="00436E70">
        <w:rPr>
          <w:rFonts w:ascii="Aptos" w:hAnsi="Aptos" w:cs="Segoe UI"/>
          <w:sz w:val="24"/>
        </w:rPr>
        <w:t> Découvrir le programme et participer : </w:t>
      </w:r>
      <w:hyperlink r:id="rId8" w:tgtFrame="_blank" w:history="1">
        <w:r w:rsidRPr="00436E70">
          <w:rPr>
            <w:rFonts w:ascii="Aptos" w:hAnsi="Aptos" w:cs="Segoe UI"/>
            <w:color w:val="467886"/>
            <w:sz w:val="24"/>
            <w:u w:val="single"/>
          </w:rPr>
          <w:t>www.ose2050.fr</w:t>
        </w:r>
      </w:hyperlink>
      <w:r w:rsidRPr="00436E70">
        <w:rPr>
          <w:rFonts w:ascii="Aptos" w:hAnsi="Aptos" w:cs="Segoe UI"/>
          <w:sz w:val="24"/>
        </w:rPr>
        <w:t> </w:t>
      </w:r>
      <w:r w:rsidRPr="00436E70">
        <w:rPr>
          <w:rFonts w:ascii="Aptos" w:hAnsi="Aptos" w:cs="Segoe UI"/>
          <w:sz w:val="24"/>
        </w:rPr>
        <w:br/>
      </w:r>
      <w:r w:rsidRPr="00436E70">
        <w:rPr>
          <w:rFonts w:ascii="Apple Color Emoji" w:hAnsi="Apple Color Emoji" w:cs="Apple Color Emoji"/>
          <w:sz w:val="24"/>
        </w:rPr>
        <w:t>🎥</w:t>
      </w:r>
      <w:r w:rsidRPr="00436E70">
        <w:rPr>
          <w:rFonts w:ascii="Aptos" w:hAnsi="Aptos" w:cs="Segoe UI"/>
          <w:sz w:val="24"/>
        </w:rPr>
        <w:t xml:space="preserve"> Voir la vidéo de présentation : </w:t>
      </w:r>
      <w:hyperlink r:id="rId9" w:tgtFrame="_blank" w:history="1">
        <w:r w:rsidRPr="00436E70">
          <w:rPr>
            <w:rFonts w:ascii="Aptos" w:hAnsi="Aptos" w:cs="Segoe UI"/>
            <w:color w:val="467886"/>
            <w:sz w:val="24"/>
            <w:u w:val="single"/>
          </w:rPr>
          <w:t>lien </w:t>
        </w:r>
        <w:proofErr w:type="spellStart"/>
        <w:r w:rsidRPr="00436E70">
          <w:rPr>
            <w:rFonts w:ascii="Aptos" w:hAnsi="Aptos" w:cs="Segoe UI"/>
            <w:color w:val="467886"/>
            <w:sz w:val="24"/>
            <w:u w:val="single"/>
          </w:rPr>
          <w:t>Vimeo</w:t>
        </w:r>
        <w:proofErr w:type="spellEnd"/>
      </w:hyperlink>
      <w:r w:rsidRPr="00436E70">
        <w:rPr>
          <w:rFonts w:ascii="Aptos" w:hAnsi="Aptos" w:cs="Segoe UI"/>
          <w:sz w:val="24"/>
        </w:rPr>
        <w:t> </w:t>
      </w:r>
    </w:p>
    <w:p w14:paraId="03ABE02C" w14:textId="77777777" w:rsidR="00436E70" w:rsidRPr="00436E70" w:rsidRDefault="00436E70" w:rsidP="00436E70">
      <w:pPr>
        <w:spacing w:before="0" w:after="0" w:line="240" w:lineRule="auto"/>
        <w:ind w:left="1080"/>
        <w:textAlignment w:val="baseline"/>
        <w:rPr>
          <w:rFonts w:ascii="Aptos" w:hAnsi="Aptos" w:cs="Segoe UI"/>
          <w:sz w:val="24"/>
        </w:rPr>
      </w:pPr>
    </w:p>
    <w:p w14:paraId="56FAB294" w14:textId="1A40C314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color w:val="0F4761"/>
          <w:sz w:val="18"/>
          <w:szCs w:val="18"/>
        </w:rPr>
      </w:pPr>
      <w:r w:rsidRPr="00436E70">
        <w:rPr>
          <w:rFonts w:ascii="Aptos" w:hAnsi="Aptos" w:cs="Segoe UI"/>
          <w:b/>
          <w:bCs/>
          <w:sz w:val="28"/>
          <w:szCs w:val="28"/>
        </w:rPr>
        <w:t>Suive</w:t>
      </w:r>
      <w:r>
        <w:rPr>
          <w:rFonts w:ascii="Aptos" w:hAnsi="Aptos" w:cs="Segoe UI"/>
          <w:b/>
          <w:bCs/>
          <w:sz w:val="28"/>
          <w:szCs w:val="28"/>
        </w:rPr>
        <w:t>z</w:t>
      </w:r>
      <w:r w:rsidRPr="00436E70">
        <w:rPr>
          <w:rFonts w:ascii="Aptos" w:hAnsi="Aptos" w:cs="Segoe UI"/>
          <w:b/>
          <w:bCs/>
          <w:sz w:val="28"/>
          <w:szCs w:val="28"/>
        </w:rPr>
        <w:t xml:space="preserve"> et relayer la démarche</w:t>
      </w:r>
      <w:r w:rsidRPr="00436E70">
        <w:rPr>
          <w:rFonts w:ascii="Aptos" w:hAnsi="Aptos" w:cs="Segoe UI"/>
          <w:sz w:val="28"/>
          <w:szCs w:val="28"/>
        </w:rPr>
        <w:t> </w:t>
      </w:r>
    </w:p>
    <w:p w14:paraId="6AA1ADB5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Vous pouvez suivre et relayer le programme sur vos réseaux sociaux professionnels comme personnels : </w:t>
      </w:r>
    </w:p>
    <w:p w14:paraId="5791DFB4" w14:textId="77777777" w:rsidR="00436E70" w:rsidRPr="00436E70" w:rsidRDefault="00436E70" w:rsidP="00436E70">
      <w:pPr>
        <w:numPr>
          <w:ilvl w:val="0"/>
          <w:numId w:val="160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Instagram : </w:t>
      </w:r>
      <w:hyperlink r:id="rId10" w:tgtFrame="_blank" w:history="1">
        <w:r w:rsidRPr="00436E70">
          <w:rPr>
            <w:rFonts w:ascii="Aptos" w:hAnsi="Aptos" w:cs="Segoe UI"/>
            <w:color w:val="467886"/>
            <w:sz w:val="24"/>
            <w:u w:val="single"/>
          </w:rPr>
          <w:t>OSE_2050</w:t>
        </w:r>
      </w:hyperlink>
      <w:r w:rsidRPr="00436E70">
        <w:rPr>
          <w:rFonts w:ascii="Aptos" w:hAnsi="Aptos" w:cs="Segoe UI"/>
          <w:sz w:val="24"/>
        </w:rPr>
        <w:t> </w:t>
      </w:r>
    </w:p>
    <w:p w14:paraId="123FEC43" w14:textId="77777777" w:rsidR="00436E70" w:rsidRPr="00436E70" w:rsidRDefault="00436E70" w:rsidP="00436E70">
      <w:pPr>
        <w:numPr>
          <w:ilvl w:val="0"/>
          <w:numId w:val="161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Facebook : </w:t>
      </w:r>
      <w:hyperlink r:id="rId11" w:tgtFrame="_blank" w:history="1">
        <w:r w:rsidRPr="00436E70">
          <w:rPr>
            <w:rFonts w:ascii="Aptos" w:hAnsi="Aptos" w:cs="Segoe UI"/>
            <w:color w:val="467886"/>
            <w:sz w:val="24"/>
            <w:u w:val="single"/>
          </w:rPr>
          <w:t>OSE 2050</w:t>
        </w:r>
      </w:hyperlink>
      <w:r w:rsidRPr="00436E70">
        <w:rPr>
          <w:rFonts w:ascii="Aptos" w:hAnsi="Aptos" w:cs="Segoe UI"/>
          <w:sz w:val="24"/>
        </w:rPr>
        <w:t> </w:t>
      </w:r>
    </w:p>
    <w:p w14:paraId="5D9C7A2C" w14:textId="5FB81AF6" w:rsidR="00436E70" w:rsidRPr="00436E70" w:rsidRDefault="00436E70" w:rsidP="00436E70">
      <w:pPr>
        <w:numPr>
          <w:ilvl w:val="0"/>
          <w:numId w:val="162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LinkedIn : </w:t>
      </w:r>
      <w:hyperlink r:id="rId12" w:tgtFrame="_blank" w:history="1">
        <w:r w:rsidRPr="00436E70">
          <w:rPr>
            <w:rFonts w:ascii="Aptos" w:hAnsi="Aptos" w:cs="Segoe UI"/>
            <w:color w:val="467886"/>
            <w:sz w:val="24"/>
            <w:u w:val="single"/>
          </w:rPr>
          <w:t>OSE 2050</w:t>
        </w:r>
      </w:hyperlink>
      <w:r w:rsidRPr="00436E70">
        <w:rPr>
          <w:rFonts w:ascii="Aptos" w:hAnsi="Aptos" w:cs="Segoe UI"/>
          <w:sz w:val="24"/>
        </w:rPr>
        <w:t> </w:t>
      </w:r>
    </w:p>
    <w:p w14:paraId="5E1469D3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</w:p>
    <w:p w14:paraId="6CFFEC0D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Vous trouverez aussi en pièce jointe un kit de communication prêt à l’emploi pour faire connaître le programme autour de vous : </w:t>
      </w:r>
    </w:p>
    <w:p w14:paraId="310F9E5E" w14:textId="77777777" w:rsidR="00436E70" w:rsidRPr="00436E70" w:rsidRDefault="00436E70" w:rsidP="00436E70">
      <w:pPr>
        <w:numPr>
          <w:ilvl w:val="0"/>
          <w:numId w:val="163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proofErr w:type="gramStart"/>
      <w:r w:rsidRPr="00436E70">
        <w:rPr>
          <w:rFonts w:ascii="Aptos" w:hAnsi="Aptos" w:cs="Segoe UI"/>
          <w:sz w:val="24"/>
        </w:rPr>
        <w:t>des</w:t>
      </w:r>
      <w:proofErr w:type="gramEnd"/>
      <w:r w:rsidRPr="00436E70">
        <w:rPr>
          <w:rFonts w:ascii="Aptos" w:hAnsi="Aptos" w:cs="Segoe UI"/>
          <w:sz w:val="24"/>
        </w:rPr>
        <w:t> </w:t>
      </w:r>
      <w:r w:rsidRPr="00436E70">
        <w:rPr>
          <w:rFonts w:ascii="Aptos" w:hAnsi="Aptos" w:cs="Segoe UI"/>
          <w:b/>
          <w:bCs/>
          <w:sz w:val="24"/>
        </w:rPr>
        <w:t>visuels (affiches, flyers)</w:t>
      </w:r>
      <w:r w:rsidRPr="00436E70">
        <w:rPr>
          <w:rFonts w:ascii="Aptos" w:hAnsi="Aptos" w:cs="Segoe UI"/>
          <w:sz w:val="24"/>
        </w:rPr>
        <w:t> à diffuser ou imprimer </w:t>
      </w:r>
    </w:p>
    <w:p w14:paraId="3F3B4880" w14:textId="77777777" w:rsidR="00436E70" w:rsidRPr="00436E70" w:rsidRDefault="00436E70" w:rsidP="00436E70">
      <w:pPr>
        <w:numPr>
          <w:ilvl w:val="0"/>
          <w:numId w:val="164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proofErr w:type="gramStart"/>
      <w:r w:rsidRPr="00436E70">
        <w:rPr>
          <w:rFonts w:ascii="Aptos" w:hAnsi="Aptos" w:cs="Segoe UI"/>
          <w:sz w:val="24"/>
        </w:rPr>
        <w:t>un</w:t>
      </w:r>
      <w:proofErr w:type="gramEnd"/>
      <w:r w:rsidRPr="00436E70">
        <w:rPr>
          <w:rFonts w:ascii="Aptos" w:hAnsi="Aptos" w:cs="Segoe UI"/>
          <w:sz w:val="24"/>
        </w:rPr>
        <w:t> </w:t>
      </w:r>
      <w:r w:rsidRPr="00436E70">
        <w:rPr>
          <w:rFonts w:ascii="Aptos" w:hAnsi="Aptos" w:cs="Segoe UI"/>
          <w:b/>
          <w:bCs/>
          <w:sz w:val="24"/>
        </w:rPr>
        <w:t>document de présentation du programme</w:t>
      </w:r>
      <w:r w:rsidRPr="00436E70">
        <w:rPr>
          <w:rFonts w:ascii="Aptos" w:hAnsi="Aptos" w:cs="Segoe UI"/>
          <w:sz w:val="24"/>
        </w:rPr>
        <w:t> </w:t>
      </w:r>
    </w:p>
    <w:p w14:paraId="605933DC" w14:textId="77777777" w:rsidR="00436E70" w:rsidRDefault="00436E70" w:rsidP="00436E70">
      <w:pPr>
        <w:numPr>
          <w:ilvl w:val="0"/>
          <w:numId w:val="165"/>
        </w:numPr>
        <w:spacing w:before="0" w:after="0" w:line="240" w:lineRule="auto"/>
        <w:ind w:left="1080" w:firstLine="0"/>
        <w:textAlignment w:val="baseline"/>
        <w:rPr>
          <w:rFonts w:ascii="Aptos" w:hAnsi="Aptos" w:cs="Segoe UI"/>
          <w:sz w:val="24"/>
        </w:rPr>
      </w:pPr>
      <w:proofErr w:type="gramStart"/>
      <w:r w:rsidRPr="00436E70">
        <w:rPr>
          <w:rFonts w:ascii="Aptos" w:hAnsi="Aptos" w:cs="Segoe UI"/>
          <w:sz w:val="24"/>
        </w:rPr>
        <w:t>des</w:t>
      </w:r>
      <w:proofErr w:type="gramEnd"/>
      <w:r w:rsidRPr="00436E70">
        <w:rPr>
          <w:rFonts w:ascii="Aptos" w:hAnsi="Aptos" w:cs="Segoe UI"/>
          <w:sz w:val="24"/>
        </w:rPr>
        <w:t> </w:t>
      </w:r>
      <w:r w:rsidRPr="00436E70">
        <w:rPr>
          <w:rFonts w:ascii="Aptos" w:hAnsi="Aptos" w:cs="Segoe UI"/>
          <w:b/>
          <w:bCs/>
          <w:sz w:val="24"/>
        </w:rPr>
        <w:t>messages clés</w:t>
      </w:r>
      <w:r w:rsidRPr="00436E70">
        <w:rPr>
          <w:rFonts w:ascii="Aptos" w:hAnsi="Aptos" w:cs="Segoe UI"/>
          <w:sz w:val="24"/>
        </w:rPr>
        <w:t> pour répondre aux questions </w:t>
      </w:r>
    </w:p>
    <w:p w14:paraId="55C1EB4A" w14:textId="77777777" w:rsidR="00436E70" w:rsidRPr="00436E70" w:rsidRDefault="00436E70" w:rsidP="00436E70">
      <w:pPr>
        <w:spacing w:before="0" w:after="0" w:line="240" w:lineRule="auto"/>
        <w:ind w:left="1080"/>
        <w:textAlignment w:val="baseline"/>
        <w:rPr>
          <w:rFonts w:ascii="Aptos" w:hAnsi="Aptos" w:cs="Segoe UI"/>
          <w:sz w:val="24"/>
        </w:rPr>
      </w:pPr>
    </w:p>
    <w:p w14:paraId="53F94C5D" w14:textId="41889940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N’hésitez pas à vous en saisir et à les relayer auprès de vos équipes, partenaires ou publics. </w:t>
      </w:r>
    </w:p>
    <w:p w14:paraId="1DAB3B82" w14:textId="306C14ED" w:rsid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Parce que la santé est un bien commun, chaque contribution compte. </w:t>
      </w:r>
    </w:p>
    <w:p w14:paraId="63C33648" w14:textId="77777777" w:rsidR="00436E70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772E59C0" w14:textId="53065A32" w:rsidR="00436E70" w:rsidRDefault="00436E70" w:rsidP="00436E70">
      <w:pPr>
        <w:spacing w:before="0" w:after="0" w:line="240" w:lineRule="auto"/>
        <w:textAlignment w:val="baseline"/>
        <w:rPr>
          <w:rFonts w:ascii="Aptos" w:hAnsi="Aptos" w:cs="Segoe UI"/>
          <w:sz w:val="24"/>
        </w:rPr>
      </w:pPr>
      <w:r w:rsidRPr="00436E70">
        <w:rPr>
          <w:rFonts w:ascii="Aptos" w:hAnsi="Aptos" w:cs="Segoe UI"/>
          <w:sz w:val="24"/>
        </w:rPr>
        <w:t>Bien cordialement, </w:t>
      </w:r>
    </w:p>
    <w:p w14:paraId="342208D1" w14:textId="35BF1B8A" w:rsidR="00455666" w:rsidRPr="00436E70" w:rsidRDefault="00436E70" w:rsidP="00436E70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436E70">
        <w:rPr>
          <w:rFonts w:ascii="Aptos" w:hAnsi="Aptos" w:cs="Segoe UI"/>
          <w:sz w:val="24"/>
        </w:rPr>
        <w:t>[Signature] </w:t>
      </w:r>
    </w:p>
    <w:sectPr w:rsidR="00455666" w:rsidRPr="00436E70" w:rsidSect="00C17CC1">
      <w:headerReference w:type="default" r:id="rId13"/>
      <w:footerReference w:type="default" r:id="rId14"/>
      <w:headerReference w:type="first" r:id="rId15"/>
      <w:pgSz w:w="11906" w:h="16838"/>
      <w:pgMar w:top="743" w:right="1134" w:bottom="1134" w:left="1134" w:header="476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C950" w14:textId="77777777" w:rsidR="00075095" w:rsidRDefault="00075095" w:rsidP="001A10ED">
      <w:pPr>
        <w:spacing w:before="0" w:after="0" w:line="240" w:lineRule="auto"/>
      </w:pPr>
      <w:r>
        <w:separator/>
      </w:r>
    </w:p>
  </w:endnote>
  <w:endnote w:type="continuationSeparator" w:id="0">
    <w:p w14:paraId="6E1F77C0" w14:textId="77777777" w:rsidR="00075095" w:rsidRDefault="00075095" w:rsidP="001A10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lzl Medium">
    <w:altName w:val="Calibri"/>
    <w:panose1 w:val="020B0604020202020204"/>
    <w:charset w:val="4D"/>
    <w:family w:val="auto"/>
    <w:notTrueType/>
    <w:pitch w:val="variable"/>
    <w:sig w:usb0="A000026F" w:usb1="0000207B" w:usb2="00000000" w:usb3="00000000" w:csb0="0000008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tolzl">
    <w:altName w:val="Calibri"/>
    <w:panose1 w:val="020B0604020202020204"/>
    <w:charset w:val="4D"/>
    <w:family w:val="auto"/>
    <w:notTrueType/>
    <w:pitch w:val="variable"/>
    <w:sig w:usb0="A000026F" w:usb1="0000207B" w:usb2="00000000" w:usb3="00000000" w:csb0="00000087" w:csb1="00000000"/>
  </w:font>
  <w:font w:name="system-ui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tolzl Book">
    <w:altName w:val="Calibri"/>
    <w:panose1 w:val="020B0604020202020204"/>
    <w:charset w:val="4D"/>
    <w:family w:val="auto"/>
    <w:notTrueType/>
    <w:pitch w:val="variable"/>
    <w:sig w:usb0="A000026F" w:usb1="0000207B" w:usb2="00000000" w:usb3="00000000" w:csb0="00000087" w:csb1="00000000"/>
  </w:font>
  <w:font w:name="Stolzl Light">
    <w:altName w:val="Calibri"/>
    <w:panose1 w:val="020B0604020202020204"/>
    <w:charset w:val="4D"/>
    <w:family w:val="auto"/>
    <w:notTrueType/>
    <w:pitch w:val="variable"/>
    <w:sig w:usb0="A000026F" w:usb1="0000207B" w:usb2="00000000" w:usb3="00000000" w:csb0="0000008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CCF1" w14:textId="77777777" w:rsidR="00613AE1" w:rsidRPr="00825AE0" w:rsidRDefault="00613AE1" w:rsidP="008E46BB">
    <w:pPr>
      <w:ind w:right="-568"/>
      <w:jc w:val="right"/>
      <w:rPr>
        <w:rStyle w:val="lev"/>
        <w:color w:val="1E6BC0"/>
      </w:rPr>
    </w:pPr>
    <w:r w:rsidRPr="00825AE0">
      <w:rPr>
        <w:rStyle w:val="lev"/>
        <w:color w:val="1E6BC0"/>
      </w:rPr>
      <w:t xml:space="preserve">p. </w:t>
    </w:r>
    <w:r w:rsidRPr="00825AE0">
      <w:rPr>
        <w:rStyle w:val="lev"/>
        <w:color w:val="1E6BC0"/>
      </w:rPr>
      <w:fldChar w:fldCharType="begin"/>
    </w:r>
    <w:r w:rsidRPr="00825AE0">
      <w:rPr>
        <w:rStyle w:val="lev"/>
        <w:color w:val="1E6BC0"/>
      </w:rPr>
      <w:instrText>PAGE   \* MERGEFORMAT</w:instrText>
    </w:r>
    <w:r w:rsidRPr="00825AE0">
      <w:rPr>
        <w:rStyle w:val="lev"/>
        <w:color w:val="1E6BC0"/>
      </w:rPr>
      <w:fldChar w:fldCharType="separate"/>
    </w:r>
    <w:r w:rsidRPr="00825AE0">
      <w:rPr>
        <w:rStyle w:val="lev"/>
        <w:color w:val="1E6BC0"/>
      </w:rPr>
      <w:t>2</w:t>
    </w:r>
    <w:r w:rsidRPr="00825AE0">
      <w:rPr>
        <w:rStyle w:val="lev"/>
        <w:color w:val="1E6BC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FACC" w14:textId="77777777" w:rsidR="00075095" w:rsidRDefault="00075095" w:rsidP="001A10ED">
      <w:pPr>
        <w:spacing w:before="0" w:after="0" w:line="240" w:lineRule="auto"/>
      </w:pPr>
      <w:r>
        <w:separator/>
      </w:r>
    </w:p>
  </w:footnote>
  <w:footnote w:type="continuationSeparator" w:id="0">
    <w:p w14:paraId="555E3962" w14:textId="77777777" w:rsidR="00075095" w:rsidRDefault="00075095" w:rsidP="001A10E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30427" w14:textId="325E819C" w:rsidR="00C23B9A" w:rsidRPr="003E4AC7" w:rsidRDefault="00C23B9A" w:rsidP="003E4AC7">
    <w:pPr>
      <w:pStyle w:val="Entte"/>
    </w:pPr>
    <w:r w:rsidRPr="003E4AC7">
      <w:rPr>
        <w:noProof/>
      </w:rPr>
      <w:drawing>
        <wp:anchor distT="0" distB="0" distL="114300" distR="114300" simplePos="0" relativeHeight="251659264" behindDoc="1" locked="0" layoutInCell="1" allowOverlap="0" wp14:anchorId="6F0D4979" wp14:editId="347A089B">
          <wp:simplePos x="0" y="0"/>
          <wp:positionH relativeFrom="rightMargin">
            <wp:posOffset>-195095</wp:posOffset>
          </wp:positionH>
          <wp:positionV relativeFrom="topMargin">
            <wp:posOffset>358589</wp:posOffset>
          </wp:positionV>
          <wp:extent cx="555812" cy="555812"/>
          <wp:effectExtent l="0" t="0" r="3175" b="3175"/>
          <wp:wrapNone/>
          <wp:docPr id="886834447" name="Image 2" descr="Une image contenant capture d’écran, Graphique, text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216800" name="Image 2" descr="Une image contenant capture d’écran, Graphique, texte, logo&#10;&#10;Le contenu généré par l’IA peut êtr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358" cy="569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20C0">
      <w:t>OSE</w:t>
    </w:r>
    <w:r w:rsidR="00613AE1" w:rsidRPr="003E4AC7">
      <w:t xml:space="preserve"> 2050</w:t>
    </w:r>
  </w:p>
  <w:p w14:paraId="3D19A41E" w14:textId="118AB1FA" w:rsidR="004D6507" w:rsidRPr="004D6507" w:rsidRDefault="00436E70" w:rsidP="00436E70">
    <w:pPr>
      <w:pStyle w:val="Entte-sous-titre"/>
    </w:pPr>
    <w:r>
      <w:rPr>
        <w:b/>
        <w:bCs/>
      </w:rPr>
      <w:t>Mail relai kit de communication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537A" w14:textId="56769212" w:rsidR="002520C0" w:rsidRPr="003E4AC7" w:rsidRDefault="002520C0" w:rsidP="002520C0">
    <w:pPr>
      <w:pStyle w:val="Entte"/>
    </w:pPr>
    <w:r w:rsidRPr="003E4AC7">
      <w:rPr>
        <w:noProof/>
      </w:rPr>
      <w:drawing>
        <wp:anchor distT="0" distB="0" distL="114300" distR="114300" simplePos="0" relativeHeight="251661312" behindDoc="1" locked="0" layoutInCell="1" allowOverlap="0" wp14:anchorId="16046AA8" wp14:editId="427C7BE8">
          <wp:simplePos x="0" y="0"/>
          <wp:positionH relativeFrom="rightMargin">
            <wp:posOffset>-195095</wp:posOffset>
          </wp:positionH>
          <wp:positionV relativeFrom="topMargin">
            <wp:posOffset>358589</wp:posOffset>
          </wp:positionV>
          <wp:extent cx="555812" cy="555812"/>
          <wp:effectExtent l="0" t="0" r="3175" b="3175"/>
          <wp:wrapNone/>
          <wp:docPr id="963366883" name="Image 2" descr="Une image contenant capture d’écran, Graphique, text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216800" name="Image 2" descr="Une image contenant capture d’écran, Graphique, texte, logo&#10;&#10;Le contenu généré par l’IA peut êtr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358" cy="569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OSE</w:t>
    </w:r>
    <w:r w:rsidRPr="003E4AC7">
      <w:t xml:space="preserve"> 2050</w:t>
    </w:r>
  </w:p>
  <w:p w14:paraId="241AA684" w14:textId="47055668" w:rsidR="003E4AC7" w:rsidRDefault="00436E70" w:rsidP="002520C0">
    <w:pPr>
      <w:pStyle w:val="Entte-sous-titre"/>
    </w:pPr>
    <w:r>
      <w:rPr>
        <w:b/>
        <w:bCs/>
      </w:rPr>
      <w:t>Mail relai kit de communication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2293"/>
    <w:multiLevelType w:val="multilevel"/>
    <w:tmpl w:val="407A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B18BD"/>
    <w:multiLevelType w:val="multilevel"/>
    <w:tmpl w:val="D7ECF1B4"/>
    <w:styleLink w:val="Listeactuelle1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8C0BC9"/>
    <w:multiLevelType w:val="multilevel"/>
    <w:tmpl w:val="4292650C"/>
    <w:numStyleLink w:val="LISTEavechierarchie"/>
  </w:abstractNum>
  <w:abstractNum w:abstractNumId="3" w15:restartNumberingAfterBreak="0">
    <w:nsid w:val="01BB1185"/>
    <w:multiLevelType w:val="multilevel"/>
    <w:tmpl w:val="4292650C"/>
    <w:numStyleLink w:val="LISTEavechierarchie"/>
  </w:abstractNum>
  <w:abstractNum w:abstractNumId="4" w15:restartNumberingAfterBreak="0">
    <w:nsid w:val="04810839"/>
    <w:multiLevelType w:val="multilevel"/>
    <w:tmpl w:val="B1F0B5E2"/>
    <w:styleLink w:val="Listeactuelle29"/>
    <w:lvl w:ilvl="0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37" w:hanging="17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720CE"/>
    <w:multiLevelType w:val="multilevel"/>
    <w:tmpl w:val="74C40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AF4BF5"/>
    <w:multiLevelType w:val="multilevel"/>
    <w:tmpl w:val="8548A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65A1D"/>
    <w:multiLevelType w:val="multilevel"/>
    <w:tmpl w:val="BE14B2D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244AEE"/>
    <w:multiLevelType w:val="hybridMultilevel"/>
    <w:tmpl w:val="5DD4E550"/>
    <w:lvl w:ilvl="0" w:tplc="322A057A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0752B5"/>
    <w:multiLevelType w:val="multilevel"/>
    <w:tmpl w:val="784C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A62AD8"/>
    <w:multiLevelType w:val="multilevel"/>
    <w:tmpl w:val="9BFCB5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AFE58FB"/>
    <w:multiLevelType w:val="multilevel"/>
    <w:tmpl w:val="C078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96357B"/>
    <w:multiLevelType w:val="multilevel"/>
    <w:tmpl w:val="DE24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C70A2A"/>
    <w:multiLevelType w:val="multilevel"/>
    <w:tmpl w:val="3A2C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0B06BC"/>
    <w:multiLevelType w:val="multilevel"/>
    <w:tmpl w:val="01C0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1D494C"/>
    <w:multiLevelType w:val="multilevel"/>
    <w:tmpl w:val="75329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651FA7"/>
    <w:multiLevelType w:val="hybridMultilevel"/>
    <w:tmpl w:val="6966FC1C"/>
    <w:lvl w:ilvl="0" w:tplc="8F183724">
      <w:start w:val="1"/>
      <w:numFmt w:val="decimal"/>
      <w:lvlText w:val="%1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B33F92"/>
    <w:multiLevelType w:val="multilevel"/>
    <w:tmpl w:val="F3F0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EB73AB0"/>
    <w:multiLevelType w:val="multilevel"/>
    <w:tmpl w:val="840C4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F381473"/>
    <w:multiLevelType w:val="multilevel"/>
    <w:tmpl w:val="631E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EB4E00"/>
    <w:multiLevelType w:val="multilevel"/>
    <w:tmpl w:val="F540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022151"/>
    <w:multiLevelType w:val="multilevel"/>
    <w:tmpl w:val="C4BA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1366FB3"/>
    <w:multiLevelType w:val="hybridMultilevel"/>
    <w:tmpl w:val="B21A1004"/>
    <w:lvl w:ilvl="0" w:tplc="BA9C9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3D6F04"/>
    <w:multiLevelType w:val="multilevel"/>
    <w:tmpl w:val="EAF2D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2A913A4"/>
    <w:multiLevelType w:val="multilevel"/>
    <w:tmpl w:val="405C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2D65A7C"/>
    <w:multiLevelType w:val="multilevel"/>
    <w:tmpl w:val="3B1032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2E21983"/>
    <w:multiLevelType w:val="multilevel"/>
    <w:tmpl w:val="C056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3C050AF"/>
    <w:multiLevelType w:val="multilevel"/>
    <w:tmpl w:val="44DC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3F00195"/>
    <w:multiLevelType w:val="multilevel"/>
    <w:tmpl w:val="DFAE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4C6116E"/>
    <w:multiLevelType w:val="multilevel"/>
    <w:tmpl w:val="755479CA"/>
    <w:styleLink w:val="Listeactuelle5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14F05F14"/>
    <w:multiLevelType w:val="multilevel"/>
    <w:tmpl w:val="7594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50177A1"/>
    <w:multiLevelType w:val="multilevel"/>
    <w:tmpl w:val="F3E2BCF4"/>
    <w:styleLink w:val="Listeactuelle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165E5B92"/>
    <w:multiLevelType w:val="multilevel"/>
    <w:tmpl w:val="F0CC7D5C"/>
    <w:styleLink w:val="Listeactuelle1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6882354"/>
    <w:multiLevelType w:val="multilevel"/>
    <w:tmpl w:val="3032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75B350F"/>
    <w:multiLevelType w:val="multilevel"/>
    <w:tmpl w:val="5944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8024C5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186C2E56"/>
    <w:multiLevelType w:val="multilevel"/>
    <w:tmpl w:val="ACBE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8FB7B9C"/>
    <w:multiLevelType w:val="multilevel"/>
    <w:tmpl w:val="040C001D"/>
    <w:styleLink w:val="Listeactuel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1BEA212B"/>
    <w:multiLevelType w:val="multilevel"/>
    <w:tmpl w:val="4266C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C3A0DFA"/>
    <w:multiLevelType w:val="multilevel"/>
    <w:tmpl w:val="ACB4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C8542B1"/>
    <w:multiLevelType w:val="multilevel"/>
    <w:tmpl w:val="BE02D2A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851" w:hanging="397"/>
      </w:pPr>
      <w:rPr>
        <w:rFonts w:hint="default"/>
      </w:rPr>
    </w:lvl>
    <w:lvl w:ilvl="3">
      <w:start w:val="1"/>
      <w:numFmt w:val="upperLetter"/>
      <w:pStyle w:val="Titre4"/>
      <w:lvlText w:val="%4."/>
      <w:lvlJc w:val="left"/>
      <w:pPr>
        <w:ind w:left="851" w:hanging="1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1D7076C6"/>
    <w:multiLevelType w:val="multilevel"/>
    <w:tmpl w:val="C78A8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E8E664A"/>
    <w:multiLevelType w:val="multilevel"/>
    <w:tmpl w:val="D8CC9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EB8205D"/>
    <w:multiLevelType w:val="multilevel"/>
    <w:tmpl w:val="7430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EE313F7"/>
    <w:multiLevelType w:val="multilevel"/>
    <w:tmpl w:val="1CBC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5B194D"/>
    <w:multiLevelType w:val="multilevel"/>
    <w:tmpl w:val="4292650C"/>
    <w:numStyleLink w:val="LISTEavechierarchie"/>
  </w:abstractNum>
  <w:abstractNum w:abstractNumId="46" w15:restartNumberingAfterBreak="0">
    <w:nsid w:val="1FA5BEBC"/>
    <w:multiLevelType w:val="hybridMultilevel"/>
    <w:tmpl w:val="BBBC9970"/>
    <w:lvl w:ilvl="0" w:tplc="082E0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186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037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2D1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A73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EC7F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4E2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9EFC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0F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1D110C7"/>
    <w:multiLevelType w:val="multilevel"/>
    <w:tmpl w:val="C1E05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E32C92"/>
    <w:multiLevelType w:val="multilevel"/>
    <w:tmpl w:val="2C74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2932D22"/>
    <w:multiLevelType w:val="multilevel"/>
    <w:tmpl w:val="6B32D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2AE293C"/>
    <w:multiLevelType w:val="multilevel"/>
    <w:tmpl w:val="3C48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CC29E8"/>
    <w:multiLevelType w:val="multilevel"/>
    <w:tmpl w:val="BE06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3C87416"/>
    <w:multiLevelType w:val="multilevel"/>
    <w:tmpl w:val="833E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24033F40"/>
    <w:multiLevelType w:val="multilevel"/>
    <w:tmpl w:val="7474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6234DB9"/>
    <w:multiLevelType w:val="multilevel"/>
    <w:tmpl w:val="4292650C"/>
    <w:numStyleLink w:val="LISTEavechierarchie"/>
  </w:abstractNum>
  <w:abstractNum w:abstractNumId="55" w15:restartNumberingAfterBreak="0">
    <w:nsid w:val="267B7CBF"/>
    <w:multiLevelType w:val="multilevel"/>
    <w:tmpl w:val="E4961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688663A"/>
    <w:multiLevelType w:val="multilevel"/>
    <w:tmpl w:val="08B2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7162B6F"/>
    <w:multiLevelType w:val="multilevel"/>
    <w:tmpl w:val="B49C51FA"/>
    <w:styleLink w:val="Listeactuelle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74118E7"/>
    <w:multiLevelType w:val="multilevel"/>
    <w:tmpl w:val="7BBA1866"/>
    <w:styleLink w:val="Listeactuelle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279F2B21"/>
    <w:multiLevelType w:val="multilevel"/>
    <w:tmpl w:val="9E129C72"/>
    <w:lvl w:ilvl="0">
      <w:start w:val="1"/>
      <w:numFmt w:val="decimal"/>
      <w:lvlText w:val="%1."/>
      <w:lvlJc w:val="left"/>
      <w:pPr>
        <w:ind w:left="1134" w:hanging="1134"/>
      </w:pPr>
      <w:rPr>
        <w:rFonts w:ascii="Stolzl Medium" w:hAnsi="Stolzl Medium"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281725B4"/>
    <w:multiLevelType w:val="multilevel"/>
    <w:tmpl w:val="5924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99E3E8B"/>
    <w:multiLevelType w:val="multilevel"/>
    <w:tmpl w:val="52EA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AAE7E93"/>
    <w:multiLevelType w:val="multilevel"/>
    <w:tmpl w:val="3258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2AE9659F"/>
    <w:multiLevelType w:val="hybridMultilevel"/>
    <w:tmpl w:val="0C9AB774"/>
    <w:lvl w:ilvl="0" w:tplc="60DAE5B0">
      <w:start w:val="1"/>
      <w:numFmt w:val="bullet"/>
      <w:pStyle w:val="Listepuce"/>
      <w:lvlText w:val=""/>
      <w:lvlJc w:val="left"/>
      <w:pPr>
        <w:ind w:left="6456" w:hanging="360"/>
      </w:pPr>
      <w:rPr>
        <w:rFonts w:ascii="Symbol" w:hAnsi="Symbol" w:hint="default"/>
        <w:color w:val="000000" w:themeColor="text1"/>
      </w:rPr>
    </w:lvl>
    <w:lvl w:ilvl="1" w:tplc="3C8C1ED4">
      <w:start w:val="1"/>
      <w:numFmt w:val="bullet"/>
      <w:lvlText w:val=""/>
      <w:lvlJc w:val="left"/>
      <w:pPr>
        <w:ind w:left="1021" w:hanging="284"/>
      </w:pPr>
      <w:rPr>
        <w:rFonts w:ascii="Symbol" w:hAnsi="Symbol" w:hint="default"/>
        <w:color w:val="auto"/>
      </w:rPr>
    </w:lvl>
    <w:lvl w:ilvl="2" w:tplc="3B9425E2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B95414C"/>
    <w:multiLevelType w:val="multilevel"/>
    <w:tmpl w:val="3B407782"/>
    <w:styleLink w:val="Listeactuelle1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BBA3EE6"/>
    <w:multiLevelType w:val="multilevel"/>
    <w:tmpl w:val="684EE42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3960"/>
      </w:pPr>
      <w:rPr>
        <w:rFonts w:hint="default"/>
      </w:rPr>
    </w:lvl>
  </w:abstractNum>
  <w:abstractNum w:abstractNumId="66" w15:restartNumberingAfterBreak="0">
    <w:nsid w:val="2CD34B02"/>
    <w:multiLevelType w:val="multilevel"/>
    <w:tmpl w:val="4292650C"/>
    <w:numStyleLink w:val="LISTEavechierarchie"/>
  </w:abstractNum>
  <w:abstractNum w:abstractNumId="67" w15:restartNumberingAfterBreak="0">
    <w:nsid w:val="30FB3EE4"/>
    <w:multiLevelType w:val="multilevel"/>
    <w:tmpl w:val="EEB6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314F5AFA"/>
    <w:multiLevelType w:val="multilevel"/>
    <w:tmpl w:val="CEF4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386BBA1"/>
    <w:multiLevelType w:val="hybridMultilevel"/>
    <w:tmpl w:val="C6D0D7F2"/>
    <w:lvl w:ilvl="0" w:tplc="DC4A9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CC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4C6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8E0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20E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4F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ED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85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CE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3D40C95"/>
    <w:multiLevelType w:val="multilevel"/>
    <w:tmpl w:val="BC4889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1" w15:restartNumberingAfterBreak="0">
    <w:nsid w:val="342A47E3"/>
    <w:multiLevelType w:val="hybridMultilevel"/>
    <w:tmpl w:val="45F8AAD0"/>
    <w:lvl w:ilvl="0" w:tplc="9F8E8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C0FE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542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E3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C5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500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921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88E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C85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45859A3"/>
    <w:multiLevelType w:val="multilevel"/>
    <w:tmpl w:val="EEC82024"/>
    <w:styleLink w:val="Listeactuelle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351D6A2F"/>
    <w:multiLevelType w:val="multilevel"/>
    <w:tmpl w:val="040C001D"/>
    <w:styleLink w:val="Listeactuel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8E5684"/>
    <w:multiLevelType w:val="multilevel"/>
    <w:tmpl w:val="1C100D42"/>
    <w:styleLink w:val="Listeactuelle1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1134" w:hanging="1021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5E6786A"/>
    <w:multiLevelType w:val="multilevel"/>
    <w:tmpl w:val="040C001F"/>
    <w:styleLink w:val="Listeactuell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36F62BBE"/>
    <w:multiLevelType w:val="multilevel"/>
    <w:tmpl w:val="A5D0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7DF1A68"/>
    <w:multiLevelType w:val="multilevel"/>
    <w:tmpl w:val="053E75A0"/>
    <w:styleLink w:val="Listeactuelle31"/>
    <w:lvl w:ilvl="0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1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8AF43EF"/>
    <w:multiLevelType w:val="multilevel"/>
    <w:tmpl w:val="BA92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8F958C3"/>
    <w:multiLevelType w:val="multilevel"/>
    <w:tmpl w:val="746E3D10"/>
    <w:styleLink w:val="Listeactuelle2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3BAA18A2"/>
    <w:multiLevelType w:val="multilevel"/>
    <w:tmpl w:val="88DE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D4A7001"/>
    <w:multiLevelType w:val="multilevel"/>
    <w:tmpl w:val="AADAFA62"/>
    <w:styleLink w:val="Listehierarchi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3E0171F9"/>
    <w:multiLevelType w:val="multilevel"/>
    <w:tmpl w:val="44FE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EAA4FE5"/>
    <w:multiLevelType w:val="multilevel"/>
    <w:tmpl w:val="71D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F6C7375"/>
    <w:multiLevelType w:val="hybridMultilevel"/>
    <w:tmpl w:val="84A05056"/>
    <w:lvl w:ilvl="0" w:tplc="8D22F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F21E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94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8F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449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661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0C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E4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2CB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0FC575E"/>
    <w:multiLevelType w:val="multilevel"/>
    <w:tmpl w:val="F13E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11A3319"/>
    <w:multiLevelType w:val="multilevel"/>
    <w:tmpl w:val="13F4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33D447A"/>
    <w:multiLevelType w:val="multilevel"/>
    <w:tmpl w:val="10AE4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49E215A"/>
    <w:multiLevelType w:val="multilevel"/>
    <w:tmpl w:val="58FC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4B21F91"/>
    <w:multiLevelType w:val="multilevel"/>
    <w:tmpl w:val="6852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6904290"/>
    <w:multiLevelType w:val="multilevel"/>
    <w:tmpl w:val="5EF42E6A"/>
    <w:lvl w:ilvl="0">
      <w:start w:val="1"/>
      <w:numFmt w:val="decimal"/>
      <w:lvlText w:val="%1."/>
      <w:lvlJc w:val="left"/>
      <w:pPr>
        <w:ind w:left="360" w:hanging="360"/>
      </w:pPr>
      <w:rPr>
        <w:rFonts w:ascii="Stolzl Medium" w:hAnsi="Stolzl Medium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46CF2A71"/>
    <w:multiLevelType w:val="multilevel"/>
    <w:tmpl w:val="E1CE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8522898"/>
    <w:multiLevelType w:val="multilevel"/>
    <w:tmpl w:val="0AE2F4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9B74073"/>
    <w:multiLevelType w:val="multilevel"/>
    <w:tmpl w:val="F476F526"/>
    <w:styleLink w:val="Listeactuelle28"/>
    <w:lvl w:ilvl="0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B816A8A"/>
    <w:multiLevelType w:val="multilevel"/>
    <w:tmpl w:val="F7DA2D04"/>
    <w:lvl w:ilvl="0">
      <w:start w:val="1"/>
      <w:numFmt w:val="decimal"/>
      <w:lvlText w:val="%1."/>
      <w:lvlJc w:val="left"/>
      <w:pPr>
        <w:ind w:left="1134" w:hanging="1134"/>
      </w:pPr>
      <w:rPr>
        <w:rFonts w:ascii="Stolzl Medium" w:hAnsi="Stolzl Medium"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4BC91BF4"/>
    <w:multiLevelType w:val="multilevel"/>
    <w:tmpl w:val="4470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4C4D6B73"/>
    <w:multiLevelType w:val="multilevel"/>
    <w:tmpl w:val="F4E82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DD66303"/>
    <w:multiLevelType w:val="multilevel"/>
    <w:tmpl w:val="4D82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E0D0869"/>
    <w:multiLevelType w:val="multilevel"/>
    <w:tmpl w:val="C6983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E821A52"/>
    <w:multiLevelType w:val="multilevel"/>
    <w:tmpl w:val="4292650C"/>
    <w:styleLink w:val="LISTEavechierarchie"/>
    <w:lvl w:ilvl="0">
      <w:start w:val="1"/>
      <w:numFmt w:val="decimal"/>
      <w:lvlText w:val="%1."/>
      <w:lvlJc w:val="left"/>
      <w:pPr>
        <w:ind w:left="1134" w:hanging="1134"/>
      </w:pPr>
      <w:rPr>
        <w:rFonts w:ascii="Stolzl Medium" w:hAnsi="Stolzl Medium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" w15:restartNumberingAfterBreak="0">
    <w:nsid w:val="4F43006F"/>
    <w:multiLevelType w:val="multilevel"/>
    <w:tmpl w:val="8B6C236C"/>
    <w:styleLink w:val="Listeactuelle11"/>
    <w:lvl w:ilvl="0">
      <w:start w:val="1"/>
      <w:numFmt w:val="decimal"/>
      <w:suff w:val="space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50400014"/>
    <w:multiLevelType w:val="multilevel"/>
    <w:tmpl w:val="4EC43B04"/>
    <w:styleLink w:val="Listeactuelle2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51" w:hanging="39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851" w:hanging="1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5078484D"/>
    <w:multiLevelType w:val="multilevel"/>
    <w:tmpl w:val="4F0AC22E"/>
    <w:styleLink w:val="Listeactuelle1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51B83B4D"/>
    <w:multiLevelType w:val="multilevel"/>
    <w:tmpl w:val="7C7AF734"/>
    <w:styleLink w:val="Listeactuelle2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51D932D8"/>
    <w:multiLevelType w:val="multilevel"/>
    <w:tmpl w:val="9DC04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343797C"/>
    <w:multiLevelType w:val="multilevel"/>
    <w:tmpl w:val="A97A3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40E6209"/>
    <w:multiLevelType w:val="multilevel"/>
    <w:tmpl w:val="1006F888"/>
    <w:styleLink w:val="Listeactuelle1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548E1DA9"/>
    <w:multiLevelType w:val="multilevel"/>
    <w:tmpl w:val="2A101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5B9623D"/>
    <w:multiLevelType w:val="multilevel"/>
    <w:tmpl w:val="2DAC77E4"/>
    <w:styleLink w:val="Listeactuell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57621629"/>
    <w:multiLevelType w:val="multilevel"/>
    <w:tmpl w:val="9E8E4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8AD3E4F"/>
    <w:multiLevelType w:val="multilevel"/>
    <w:tmpl w:val="E36A02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  <w:sz w:val="20"/>
      </w:rPr>
    </w:lvl>
    <w:lvl w:ilvl="2">
      <w:start w:val="1"/>
      <w:numFmt w:val="decimal"/>
      <w:lvlRestart w:val="0"/>
      <w:lvlText w:val="%3."/>
      <w:lvlJc w:val="left"/>
      <w:pPr>
        <w:ind w:left="851" w:hanging="851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11" w15:restartNumberingAfterBreak="0">
    <w:nsid w:val="58C24290"/>
    <w:multiLevelType w:val="multilevel"/>
    <w:tmpl w:val="85B4C4F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94451B7"/>
    <w:multiLevelType w:val="hybridMultilevel"/>
    <w:tmpl w:val="0BF4E422"/>
    <w:lvl w:ilvl="0" w:tplc="8F842D0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E0E77"/>
    <w:multiLevelType w:val="multilevel"/>
    <w:tmpl w:val="415A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C2C6004"/>
    <w:multiLevelType w:val="multilevel"/>
    <w:tmpl w:val="AADAFA62"/>
    <w:numStyleLink w:val="Listehierarchie"/>
  </w:abstractNum>
  <w:abstractNum w:abstractNumId="115" w15:restartNumberingAfterBreak="0">
    <w:nsid w:val="5C85DD2E"/>
    <w:multiLevelType w:val="hybridMultilevel"/>
    <w:tmpl w:val="F0B6345A"/>
    <w:lvl w:ilvl="0" w:tplc="A81251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7EB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3253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673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4EB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A8FE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267C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7A7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64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1058AB"/>
    <w:multiLevelType w:val="multilevel"/>
    <w:tmpl w:val="DF960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5EC43F16"/>
    <w:multiLevelType w:val="multilevel"/>
    <w:tmpl w:val="10AE4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F3B1AB0"/>
    <w:multiLevelType w:val="multilevel"/>
    <w:tmpl w:val="EC9A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04761B6"/>
    <w:multiLevelType w:val="multilevel"/>
    <w:tmpl w:val="894A4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069585C"/>
    <w:multiLevelType w:val="multilevel"/>
    <w:tmpl w:val="24A8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08C28DC"/>
    <w:multiLevelType w:val="multilevel"/>
    <w:tmpl w:val="366C582C"/>
    <w:styleLink w:val="Listeactuelle2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851" w:hanging="397"/>
      </w:pPr>
      <w:rPr>
        <w:rFonts w:hint="default"/>
      </w:rPr>
    </w:lvl>
    <w:lvl w:ilvl="3">
      <w:start w:val="1"/>
      <w:numFmt w:val="upperLetter"/>
      <w:lvlRestart w:val="0"/>
      <w:lvlText w:val="%4."/>
      <w:lvlJc w:val="left"/>
      <w:pPr>
        <w:ind w:left="851" w:hanging="1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60B41226"/>
    <w:multiLevelType w:val="multilevel"/>
    <w:tmpl w:val="BE8C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0B66718"/>
    <w:multiLevelType w:val="multilevel"/>
    <w:tmpl w:val="1C649A12"/>
    <w:styleLink w:val="Listeactuelle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62657650"/>
    <w:multiLevelType w:val="hybridMultilevel"/>
    <w:tmpl w:val="3606E5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E23B36"/>
    <w:multiLevelType w:val="multilevel"/>
    <w:tmpl w:val="6B04D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3B436E3"/>
    <w:multiLevelType w:val="multilevel"/>
    <w:tmpl w:val="EDF6961C"/>
    <w:styleLink w:val="Listeactuelle2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7" w15:restartNumberingAfterBreak="0">
    <w:nsid w:val="65D140F1"/>
    <w:multiLevelType w:val="multilevel"/>
    <w:tmpl w:val="5F769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5E5583C"/>
    <w:multiLevelType w:val="multilevel"/>
    <w:tmpl w:val="9912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60E78C4"/>
    <w:multiLevelType w:val="multilevel"/>
    <w:tmpl w:val="A81E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75025A3"/>
    <w:multiLevelType w:val="multilevel"/>
    <w:tmpl w:val="88DE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82D5B66"/>
    <w:multiLevelType w:val="multilevel"/>
    <w:tmpl w:val="4292650C"/>
    <w:numStyleLink w:val="LISTEavechierarchie"/>
  </w:abstractNum>
  <w:abstractNum w:abstractNumId="132" w15:restartNumberingAfterBreak="0">
    <w:nsid w:val="68C80D35"/>
    <w:multiLevelType w:val="multilevel"/>
    <w:tmpl w:val="BE46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8E60449"/>
    <w:multiLevelType w:val="multilevel"/>
    <w:tmpl w:val="3752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92616A6"/>
    <w:multiLevelType w:val="multilevel"/>
    <w:tmpl w:val="366A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93608CF"/>
    <w:multiLevelType w:val="multilevel"/>
    <w:tmpl w:val="58D09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9E7138D"/>
    <w:multiLevelType w:val="multilevel"/>
    <w:tmpl w:val="991C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A4C22E8"/>
    <w:multiLevelType w:val="multilevel"/>
    <w:tmpl w:val="496C3F24"/>
    <w:styleLink w:val="Listeactuelle8"/>
    <w:lvl w:ilvl="0">
      <w:start w:val="1"/>
      <w:numFmt w:val="decimal"/>
      <w:lvlText w:val="%1."/>
      <w:lvlJc w:val="left"/>
      <w:pPr>
        <w:tabs>
          <w:tab w:val="num" w:pos="567"/>
        </w:tabs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BA314F2"/>
    <w:multiLevelType w:val="multilevel"/>
    <w:tmpl w:val="538A3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BB4307C"/>
    <w:multiLevelType w:val="multilevel"/>
    <w:tmpl w:val="A692A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6C221571"/>
    <w:multiLevelType w:val="multilevel"/>
    <w:tmpl w:val="A9EC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C4E3A37"/>
    <w:multiLevelType w:val="multilevel"/>
    <w:tmpl w:val="0C00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C694132"/>
    <w:multiLevelType w:val="multilevel"/>
    <w:tmpl w:val="738E9E5A"/>
    <w:styleLink w:val="Listeactuelle30"/>
    <w:lvl w:ilvl="0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37" w:hanging="17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C6C376A"/>
    <w:multiLevelType w:val="multilevel"/>
    <w:tmpl w:val="46B8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FCF324E"/>
    <w:multiLevelType w:val="multilevel"/>
    <w:tmpl w:val="08201AD0"/>
    <w:styleLink w:val="Listeactuelle2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851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5" w15:restartNumberingAfterBreak="0">
    <w:nsid w:val="708141A6"/>
    <w:multiLevelType w:val="multilevel"/>
    <w:tmpl w:val="708C4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70F82A46"/>
    <w:multiLevelType w:val="multilevel"/>
    <w:tmpl w:val="D8EA0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1C972D5"/>
    <w:multiLevelType w:val="multilevel"/>
    <w:tmpl w:val="48E0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25629A5"/>
    <w:multiLevelType w:val="hybridMultilevel"/>
    <w:tmpl w:val="241E0B66"/>
    <w:lvl w:ilvl="0" w:tplc="F9E68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68C2A0A"/>
    <w:multiLevelType w:val="multilevel"/>
    <w:tmpl w:val="2B50029E"/>
    <w:styleLink w:val="Listeactuelle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76A55C07"/>
    <w:multiLevelType w:val="multilevel"/>
    <w:tmpl w:val="6F7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7722216A"/>
    <w:multiLevelType w:val="multilevel"/>
    <w:tmpl w:val="41CC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8577208"/>
    <w:multiLevelType w:val="multilevel"/>
    <w:tmpl w:val="BD92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7897161A"/>
    <w:multiLevelType w:val="multilevel"/>
    <w:tmpl w:val="5100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79213E23"/>
    <w:multiLevelType w:val="multilevel"/>
    <w:tmpl w:val="01846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AE45B12"/>
    <w:multiLevelType w:val="multilevel"/>
    <w:tmpl w:val="8272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7B6945BA"/>
    <w:multiLevelType w:val="multilevel"/>
    <w:tmpl w:val="69EA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B832579"/>
    <w:multiLevelType w:val="multilevel"/>
    <w:tmpl w:val="4292650C"/>
    <w:numStyleLink w:val="LISTEavechierarchie"/>
  </w:abstractNum>
  <w:abstractNum w:abstractNumId="158" w15:restartNumberingAfterBreak="0">
    <w:nsid w:val="7C021921"/>
    <w:multiLevelType w:val="multilevel"/>
    <w:tmpl w:val="823C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C7A1A63"/>
    <w:multiLevelType w:val="multilevel"/>
    <w:tmpl w:val="312E2812"/>
    <w:styleLink w:val="Listeactuelle2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738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51" w:hanging="397"/>
      </w:pPr>
      <w:rPr>
        <w:rFonts w:hint="default"/>
      </w:rPr>
    </w:lvl>
    <w:lvl w:ilvl="3">
      <w:start w:val="1"/>
      <w:numFmt w:val="upperLetter"/>
      <w:lvlRestart w:val="0"/>
      <w:lvlText w:val="%4."/>
      <w:lvlJc w:val="left"/>
      <w:pPr>
        <w:ind w:left="851" w:hanging="1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7CD12186"/>
    <w:multiLevelType w:val="multilevel"/>
    <w:tmpl w:val="788E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D865475"/>
    <w:multiLevelType w:val="multilevel"/>
    <w:tmpl w:val="7C2866E8"/>
    <w:styleLink w:val="Listeactuelle12"/>
    <w:lvl w:ilvl="0">
      <w:start w:val="1"/>
      <w:numFmt w:val="decimal"/>
      <w:suff w:val="space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DC9ED59"/>
    <w:multiLevelType w:val="hybridMultilevel"/>
    <w:tmpl w:val="7C0EAF3C"/>
    <w:lvl w:ilvl="0" w:tplc="08284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DE2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4B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A1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EC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0A8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B03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4B6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9257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146024">
    <w:abstractNumId w:val="27"/>
  </w:num>
  <w:num w:numId="2" w16cid:durableId="1892500783">
    <w:abstractNumId w:val="105"/>
  </w:num>
  <w:num w:numId="3" w16cid:durableId="805389822">
    <w:abstractNumId w:val="125"/>
  </w:num>
  <w:num w:numId="4" w16cid:durableId="216597104">
    <w:abstractNumId w:val="138"/>
  </w:num>
  <w:num w:numId="5" w16cid:durableId="686172482">
    <w:abstractNumId w:val="47"/>
  </w:num>
  <w:num w:numId="6" w16cid:durableId="991637371">
    <w:abstractNumId w:val="91"/>
  </w:num>
  <w:num w:numId="7" w16cid:durableId="1058626888">
    <w:abstractNumId w:val="92"/>
  </w:num>
  <w:num w:numId="8" w16cid:durableId="1237280408">
    <w:abstractNumId w:val="111"/>
  </w:num>
  <w:num w:numId="9" w16cid:durableId="951938582">
    <w:abstractNumId w:val="25"/>
  </w:num>
  <w:num w:numId="10" w16cid:durableId="1778521212">
    <w:abstractNumId w:val="7"/>
  </w:num>
  <w:num w:numId="11" w16cid:durableId="1898010408">
    <w:abstractNumId w:val="98"/>
  </w:num>
  <w:num w:numId="12" w16cid:durableId="526413229">
    <w:abstractNumId w:val="133"/>
  </w:num>
  <w:num w:numId="13" w16cid:durableId="2077848686">
    <w:abstractNumId w:val="113"/>
  </w:num>
  <w:num w:numId="14" w16cid:durableId="1766879776">
    <w:abstractNumId w:val="5"/>
  </w:num>
  <w:num w:numId="15" w16cid:durableId="1331954275">
    <w:abstractNumId w:val="39"/>
  </w:num>
  <w:num w:numId="16" w16cid:durableId="2109933029">
    <w:abstractNumId w:val="80"/>
  </w:num>
  <w:num w:numId="17" w16cid:durableId="916476143">
    <w:abstractNumId w:val="110"/>
  </w:num>
  <w:num w:numId="18" w16cid:durableId="1163543715">
    <w:abstractNumId w:val="50"/>
  </w:num>
  <w:num w:numId="19" w16cid:durableId="1489906552">
    <w:abstractNumId w:val="146"/>
  </w:num>
  <w:num w:numId="20" w16cid:durableId="875197633">
    <w:abstractNumId w:val="118"/>
  </w:num>
  <w:num w:numId="21" w16cid:durableId="1260485877">
    <w:abstractNumId w:val="135"/>
  </w:num>
  <w:num w:numId="22" w16cid:durableId="1875267293">
    <w:abstractNumId w:val="55"/>
  </w:num>
  <w:num w:numId="23" w16cid:durableId="1283030999">
    <w:abstractNumId w:val="85"/>
  </w:num>
  <w:num w:numId="24" w16cid:durableId="1036008968">
    <w:abstractNumId w:val="41"/>
  </w:num>
  <w:num w:numId="25" w16cid:durableId="146827789">
    <w:abstractNumId w:val="140"/>
  </w:num>
  <w:num w:numId="26" w16cid:durableId="1790856476">
    <w:abstractNumId w:val="89"/>
  </w:num>
  <w:num w:numId="27" w16cid:durableId="332414576">
    <w:abstractNumId w:val="88"/>
  </w:num>
  <w:num w:numId="28" w16cid:durableId="1488784358">
    <w:abstractNumId w:val="38"/>
  </w:num>
  <w:num w:numId="29" w16cid:durableId="1504708325">
    <w:abstractNumId w:val="49"/>
  </w:num>
  <w:num w:numId="30" w16cid:durableId="429618030">
    <w:abstractNumId w:val="83"/>
  </w:num>
  <w:num w:numId="31" w16cid:durableId="326136984">
    <w:abstractNumId w:val="19"/>
  </w:num>
  <w:num w:numId="32" w16cid:durableId="2088922442">
    <w:abstractNumId w:val="136"/>
  </w:num>
  <w:num w:numId="33" w16cid:durableId="1342245828">
    <w:abstractNumId w:val="6"/>
  </w:num>
  <w:num w:numId="34" w16cid:durableId="1795322739">
    <w:abstractNumId w:val="44"/>
  </w:num>
  <w:num w:numId="35" w16cid:durableId="708606891">
    <w:abstractNumId w:val="97"/>
  </w:num>
  <w:num w:numId="36" w16cid:durableId="1977759525">
    <w:abstractNumId w:val="61"/>
  </w:num>
  <w:num w:numId="37" w16cid:durableId="1763262405">
    <w:abstractNumId w:val="13"/>
  </w:num>
  <w:num w:numId="38" w16cid:durableId="2057124256">
    <w:abstractNumId w:val="24"/>
  </w:num>
  <w:num w:numId="39" w16cid:durableId="1832600463">
    <w:abstractNumId w:val="96"/>
  </w:num>
  <w:num w:numId="40" w16cid:durableId="2014145621">
    <w:abstractNumId w:val="119"/>
  </w:num>
  <w:num w:numId="41" w16cid:durableId="932590797">
    <w:abstractNumId w:val="128"/>
  </w:num>
  <w:num w:numId="42" w16cid:durableId="881137867">
    <w:abstractNumId w:val="130"/>
  </w:num>
  <w:num w:numId="43" w16cid:durableId="1481458986">
    <w:abstractNumId w:val="112"/>
  </w:num>
  <w:num w:numId="44" w16cid:durableId="2112821291">
    <w:abstractNumId w:val="16"/>
  </w:num>
  <w:num w:numId="45" w16cid:durableId="1111781576">
    <w:abstractNumId w:val="114"/>
  </w:num>
  <w:num w:numId="46" w16cid:durableId="2097895897">
    <w:abstractNumId w:val="65"/>
  </w:num>
  <w:num w:numId="47" w16cid:durableId="1407336465">
    <w:abstractNumId w:val="35"/>
  </w:num>
  <w:num w:numId="48" w16cid:durableId="641351744">
    <w:abstractNumId w:val="23"/>
  </w:num>
  <w:num w:numId="49" w16cid:durableId="1820269398">
    <w:abstractNumId w:val="81"/>
  </w:num>
  <w:num w:numId="50" w16cid:durableId="1990329662">
    <w:abstractNumId w:val="99"/>
  </w:num>
  <w:num w:numId="51" w16cid:durableId="1366060107">
    <w:abstractNumId w:val="90"/>
  </w:num>
  <w:num w:numId="52" w16cid:durableId="1513764854">
    <w:abstractNumId w:val="59"/>
  </w:num>
  <w:num w:numId="53" w16cid:durableId="1901551031">
    <w:abstractNumId w:val="94"/>
  </w:num>
  <w:num w:numId="54" w16cid:durableId="2096314455">
    <w:abstractNumId w:val="66"/>
  </w:num>
  <w:num w:numId="55" w16cid:durableId="90250299">
    <w:abstractNumId w:val="73"/>
  </w:num>
  <w:num w:numId="56" w16cid:durableId="1036656915">
    <w:abstractNumId w:val="3"/>
  </w:num>
  <w:num w:numId="57" w16cid:durableId="1839729581">
    <w:abstractNumId w:val="37"/>
  </w:num>
  <w:num w:numId="58" w16cid:durableId="168639845">
    <w:abstractNumId w:val="157"/>
  </w:num>
  <w:num w:numId="59" w16cid:durableId="1535338455">
    <w:abstractNumId w:val="131"/>
  </w:num>
  <w:num w:numId="60" w16cid:durableId="839152735">
    <w:abstractNumId w:val="45"/>
  </w:num>
  <w:num w:numId="61" w16cid:durableId="1966960574">
    <w:abstractNumId w:val="54"/>
  </w:num>
  <w:num w:numId="62" w16cid:durableId="413168931">
    <w:abstractNumId w:val="40"/>
  </w:num>
  <w:num w:numId="63" w16cid:durableId="1575506114">
    <w:abstractNumId w:val="75"/>
  </w:num>
  <w:num w:numId="64" w16cid:durableId="1742289062">
    <w:abstractNumId w:val="2"/>
  </w:num>
  <w:num w:numId="65" w16cid:durableId="1151018254">
    <w:abstractNumId w:val="123"/>
  </w:num>
  <w:num w:numId="66" w16cid:durableId="1859351923">
    <w:abstractNumId w:val="29"/>
  </w:num>
  <w:num w:numId="67" w16cid:durableId="324624016">
    <w:abstractNumId w:val="108"/>
  </w:num>
  <w:num w:numId="68" w16cid:durableId="305018073">
    <w:abstractNumId w:val="72"/>
  </w:num>
  <w:num w:numId="69" w16cid:durableId="1155534134">
    <w:abstractNumId w:val="137"/>
  </w:num>
  <w:num w:numId="70" w16cid:durableId="761879517">
    <w:abstractNumId w:val="31"/>
  </w:num>
  <w:num w:numId="71" w16cid:durableId="239486723">
    <w:abstractNumId w:val="149"/>
  </w:num>
  <w:num w:numId="72" w16cid:durableId="1155027679">
    <w:abstractNumId w:val="100"/>
  </w:num>
  <w:num w:numId="73" w16cid:durableId="1649018254">
    <w:abstractNumId w:val="161"/>
  </w:num>
  <w:num w:numId="74" w16cid:durableId="2074307794">
    <w:abstractNumId w:val="58"/>
  </w:num>
  <w:num w:numId="75" w16cid:durableId="1756709809">
    <w:abstractNumId w:val="102"/>
  </w:num>
  <w:num w:numId="76" w16cid:durableId="1314483229">
    <w:abstractNumId w:val="64"/>
  </w:num>
  <w:num w:numId="77" w16cid:durableId="1366950614">
    <w:abstractNumId w:val="106"/>
  </w:num>
  <w:num w:numId="78" w16cid:durableId="1588492948">
    <w:abstractNumId w:val="74"/>
  </w:num>
  <w:num w:numId="79" w16cid:durableId="1136067658">
    <w:abstractNumId w:val="32"/>
  </w:num>
  <w:num w:numId="80" w16cid:durableId="1290016710">
    <w:abstractNumId w:val="1"/>
  </w:num>
  <w:num w:numId="81" w16cid:durableId="897280929">
    <w:abstractNumId w:val="139"/>
  </w:num>
  <w:num w:numId="82" w16cid:durableId="1967009420">
    <w:abstractNumId w:val="68"/>
  </w:num>
  <w:num w:numId="83" w16cid:durableId="1048727244">
    <w:abstractNumId w:val="134"/>
  </w:num>
  <w:num w:numId="84" w16cid:durableId="968903671">
    <w:abstractNumId w:val="56"/>
  </w:num>
  <w:num w:numId="85" w16cid:durableId="170073226">
    <w:abstractNumId w:val="18"/>
  </w:num>
  <w:num w:numId="86" w16cid:durableId="1324312172">
    <w:abstractNumId w:val="0"/>
  </w:num>
  <w:num w:numId="87" w16cid:durableId="521282280">
    <w:abstractNumId w:val="160"/>
  </w:num>
  <w:num w:numId="88" w16cid:durableId="1869875253">
    <w:abstractNumId w:val="122"/>
  </w:num>
  <w:num w:numId="89" w16cid:durableId="653338673">
    <w:abstractNumId w:val="9"/>
  </w:num>
  <w:num w:numId="90" w16cid:durableId="1936745504">
    <w:abstractNumId w:val="30"/>
  </w:num>
  <w:num w:numId="91" w16cid:durableId="1375808590">
    <w:abstractNumId w:val="116"/>
  </w:num>
  <w:num w:numId="92" w16cid:durableId="628363587">
    <w:abstractNumId w:val="143"/>
  </w:num>
  <w:num w:numId="93" w16cid:durableId="630214244">
    <w:abstractNumId w:val="156"/>
  </w:num>
  <w:num w:numId="94" w16cid:durableId="1592159245">
    <w:abstractNumId w:val="36"/>
  </w:num>
  <w:num w:numId="95" w16cid:durableId="855579002">
    <w:abstractNumId w:val="20"/>
  </w:num>
  <w:num w:numId="96" w16cid:durableId="1701929868">
    <w:abstractNumId w:val="33"/>
  </w:num>
  <w:num w:numId="97" w16cid:durableId="404304210">
    <w:abstractNumId w:val="154"/>
  </w:num>
  <w:num w:numId="98" w16cid:durableId="725571119">
    <w:abstractNumId w:val="109"/>
  </w:num>
  <w:num w:numId="99" w16cid:durableId="473832093">
    <w:abstractNumId w:val="28"/>
  </w:num>
  <w:num w:numId="100" w16cid:durableId="1869484648">
    <w:abstractNumId w:val="147"/>
  </w:num>
  <w:num w:numId="101" w16cid:durableId="1732658544">
    <w:abstractNumId w:val="127"/>
  </w:num>
  <w:num w:numId="102" w16cid:durableId="1872111501">
    <w:abstractNumId w:val="117"/>
  </w:num>
  <w:num w:numId="103" w16cid:durableId="1360931695">
    <w:abstractNumId w:val="87"/>
  </w:num>
  <w:num w:numId="104" w16cid:durableId="692342084">
    <w:abstractNumId w:val="129"/>
  </w:num>
  <w:num w:numId="105" w16cid:durableId="1087729776">
    <w:abstractNumId w:val="12"/>
  </w:num>
  <w:num w:numId="106" w16cid:durableId="1642036497">
    <w:abstractNumId w:val="132"/>
  </w:num>
  <w:num w:numId="107" w16cid:durableId="1144346354">
    <w:abstractNumId w:val="14"/>
  </w:num>
  <w:num w:numId="108" w16cid:durableId="651569837">
    <w:abstractNumId w:val="104"/>
  </w:num>
  <w:num w:numId="109" w16cid:durableId="601649846">
    <w:abstractNumId w:val="21"/>
  </w:num>
  <w:num w:numId="110" w16cid:durableId="345055729">
    <w:abstractNumId w:val="10"/>
  </w:num>
  <w:num w:numId="111" w16cid:durableId="1050032283">
    <w:abstractNumId w:val="155"/>
  </w:num>
  <w:num w:numId="112" w16cid:durableId="1782067370">
    <w:abstractNumId w:val="107"/>
  </w:num>
  <w:num w:numId="113" w16cid:durableId="1004818510">
    <w:abstractNumId w:val="70"/>
  </w:num>
  <w:num w:numId="114" w16cid:durableId="128865051">
    <w:abstractNumId w:val="150"/>
  </w:num>
  <w:num w:numId="115" w16cid:durableId="2144035021">
    <w:abstractNumId w:val="152"/>
  </w:num>
  <w:num w:numId="116" w16cid:durableId="171602893">
    <w:abstractNumId w:val="145"/>
  </w:num>
  <w:num w:numId="117" w16cid:durableId="799571131">
    <w:abstractNumId w:val="46"/>
  </w:num>
  <w:num w:numId="118" w16cid:durableId="816344249">
    <w:abstractNumId w:val="84"/>
  </w:num>
  <w:num w:numId="119" w16cid:durableId="993025937">
    <w:abstractNumId w:val="8"/>
  </w:num>
  <w:num w:numId="120" w16cid:durableId="922030000">
    <w:abstractNumId w:val="22"/>
  </w:num>
  <w:num w:numId="121" w16cid:durableId="1729836467">
    <w:abstractNumId w:val="124"/>
  </w:num>
  <w:num w:numId="122" w16cid:durableId="11550734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53956964">
    <w:abstractNumId w:val="79"/>
  </w:num>
  <w:num w:numId="124" w16cid:durableId="1440686205">
    <w:abstractNumId w:val="126"/>
  </w:num>
  <w:num w:numId="125" w16cid:durableId="529613289">
    <w:abstractNumId w:val="144"/>
  </w:num>
  <w:num w:numId="126" w16cid:durableId="636765667">
    <w:abstractNumId w:val="103"/>
  </w:num>
  <w:num w:numId="127" w16cid:durableId="901865516">
    <w:abstractNumId w:val="121"/>
  </w:num>
  <w:num w:numId="128" w16cid:durableId="1923101676">
    <w:abstractNumId w:val="159"/>
  </w:num>
  <w:num w:numId="129" w16cid:durableId="571890143">
    <w:abstractNumId w:val="101"/>
  </w:num>
  <w:num w:numId="130" w16cid:durableId="229735887">
    <w:abstractNumId w:val="57"/>
  </w:num>
  <w:num w:numId="131" w16cid:durableId="623002956">
    <w:abstractNumId w:val="63"/>
  </w:num>
  <w:num w:numId="132" w16cid:durableId="110905639">
    <w:abstractNumId w:val="141"/>
  </w:num>
  <w:num w:numId="133" w16cid:durableId="908727570">
    <w:abstractNumId w:val="34"/>
  </w:num>
  <w:num w:numId="134" w16cid:durableId="1259412142">
    <w:abstractNumId w:val="11"/>
  </w:num>
  <w:num w:numId="135" w16cid:durableId="779255075">
    <w:abstractNumId w:val="82"/>
  </w:num>
  <w:num w:numId="136" w16cid:durableId="286812360">
    <w:abstractNumId w:val="151"/>
  </w:num>
  <w:num w:numId="137" w16cid:durableId="196167852">
    <w:abstractNumId w:val="15"/>
  </w:num>
  <w:num w:numId="138" w16cid:durableId="2034184746">
    <w:abstractNumId w:val="48"/>
  </w:num>
  <w:num w:numId="139" w16cid:durableId="1349680336">
    <w:abstractNumId w:val="60"/>
  </w:num>
  <w:num w:numId="140" w16cid:durableId="1293318890">
    <w:abstractNumId w:val="158"/>
  </w:num>
  <w:num w:numId="141" w16cid:durableId="1515681093">
    <w:abstractNumId w:val="76"/>
  </w:num>
  <w:num w:numId="142" w16cid:durableId="2038462582">
    <w:abstractNumId w:val="78"/>
  </w:num>
  <w:num w:numId="143" w16cid:durableId="1369994034">
    <w:abstractNumId w:val="53"/>
  </w:num>
  <w:num w:numId="144" w16cid:durableId="1152060323">
    <w:abstractNumId w:val="42"/>
  </w:num>
  <w:num w:numId="145" w16cid:durableId="2059086389">
    <w:abstractNumId w:val="148"/>
  </w:num>
  <w:num w:numId="146" w16cid:durableId="14909739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48787561">
    <w:abstractNumId w:val="93"/>
  </w:num>
  <w:num w:numId="148" w16cid:durableId="620647689">
    <w:abstractNumId w:val="4"/>
  </w:num>
  <w:num w:numId="149" w16cid:durableId="1424374164">
    <w:abstractNumId w:val="142"/>
  </w:num>
  <w:num w:numId="150" w16cid:durableId="1024133317">
    <w:abstractNumId w:val="77"/>
  </w:num>
  <w:num w:numId="151" w16cid:durableId="2127965337">
    <w:abstractNumId w:val="71"/>
  </w:num>
  <w:num w:numId="152" w16cid:durableId="1756315476">
    <w:abstractNumId w:val="69"/>
  </w:num>
  <w:num w:numId="153" w16cid:durableId="571430614">
    <w:abstractNumId w:val="162"/>
  </w:num>
  <w:num w:numId="154" w16cid:durableId="452946280">
    <w:abstractNumId w:val="153"/>
  </w:num>
  <w:num w:numId="155" w16cid:durableId="454761565">
    <w:abstractNumId w:val="17"/>
  </w:num>
  <w:num w:numId="156" w16cid:durableId="778379375">
    <w:abstractNumId w:val="95"/>
  </w:num>
  <w:num w:numId="157" w16cid:durableId="1544902149">
    <w:abstractNumId w:val="115"/>
  </w:num>
  <w:num w:numId="158" w16cid:durableId="645398865">
    <w:abstractNumId w:val="43"/>
  </w:num>
  <w:num w:numId="159" w16cid:durableId="1298875437">
    <w:abstractNumId w:val="62"/>
  </w:num>
  <w:num w:numId="160" w16cid:durableId="987590844">
    <w:abstractNumId w:val="52"/>
  </w:num>
  <w:num w:numId="161" w16cid:durableId="232089414">
    <w:abstractNumId w:val="67"/>
  </w:num>
  <w:num w:numId="162" w16cid:durableId="609245066">
    <w:abstractNumId w:val="86"/>
  </w:num>
  <w:num w:numId="163" w16cid:durableId="433986138">
    <w:abstractNumId w:val="51"/>
  </w:num>
  <w:num w:numId="164" w16cid:durableId="1862161492">
    <w:abstractNumId w:val="26"/>
  </w:num>
  <w:num w:numId="165" w16cid:durableId="2017925373">
    <w:abstractNumId w:val="1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ECE"/>
    <w:rsid w:val="0001317A"/>
    <w:rsid w:val="00057FBA"/>
    <w:rsid w:val="00075095"/>
    <w:rsid w:val="000D3081"/>
    <w:rsid w:val="00114A2D"/>
    <w:rsid w:val="00165B74"/>
    <w:rsid w:val="001726A2"/>
    <w:rsid w:val="00182D00"/>
    <w:rsid w:val="001A10ED"/>
    <w:rsid w:val="0020731F"/>
    <w:rsid w:val="00232B91"/>
    <w:rsid w:val="002520C0"/>
    <w:rsid w:val="00257B1F"/>
    <w:rsid w:val="002622AD"/>
    <w:rsid w:val="002879D1"/>
    <w:rsid w:val="00310ECE"/>
    <w:rsid w:val="003C1C2C"/>
    <w:rsid w:val="003D4A3D"/>
    <w:rsid w:val="003E4AC7"/>
    <w:rsid w:val="003F4854"/>
    <w:rsid w:val="00401300"/>
    <w:rsid w:val="00436E70"/>
    <w:rsid w:val="00437FF0"/>
    <w:rsid w:val="00455666"/>
    <w:rsid w:val="00462262"/>
    <w:rsid w:val="004754DC"/>
    <w:rsid w:val="004B5E29"/>
    <w:rsid w:val="004C065C"/>
    <w:rsid w:val="004D6507"/>
    <w:rsid w:val="00513331"/>
    <w:rsid w:val="005506DB"/>
    <w:rsid w:val="00553013"/>
    <w:rsid w:val="0056008B"/>
    <w:rsid w:val="005657EB"/>
    <w:rsid w:val="00613AE1"/>
    <w:rsid w:val="006F08DF"/>
    <w:rsid w:val="00733EFB"/>
    <w:rsid w:val="00736ED3"/>
    <w:rsid w:val="00742C9F"/>
    <w:rsid w:val="00773C6E"/>
    <w:rsid w:val="007B7C75"/>
    <w:rsid w:val="008057EB"/>
    <w:rsid w:val="00825AE0"/>
    <w:rsid w:val="008C5D37"/>
    <w:rsid w:val="008E46BB"/>
    <w:rsid w:val="008F4541"/>
    <w:rsid w:val="008F6E2A"/>
    <w:rsid w:val="00927381"/>
    <w:rsid w:val="00973DB3"/>
    <w:rsid w:val="00994A25"/>
    <w:rsid w:val="009A13B3"/>
    <w:rsid w:val="00A41E9B"/>
    <w:rsid w:val="00A6717B"/>
    <w:rsid w:val="00AE55F2"/>
    <w:rsid w:val="00AF589A"/>
    <w:rsid w:val="00B12B16"/>
    <w:rsid w:val="00B848FA"/>
    <w:rsid w:val="00B93618"/>
    <w:rsid w:val="00C1560A"/>
    <w:rsid w:val="00C17CC1"/>
    <w:rsid w:val="00C23B9A"/>
    <w:rsid w:val="00C74BFF"/>
    <w:rsid w:val="00CE4A53"/>
    <w:rsid w:val="00CF6F51"/>
    <w:rsid w:val="00D06CC7"/>
    <w:rsid w:val="00D71DDA"/>
    <w:rsid w:val="00DF5F47"/>
    <w:rsid w:val="00E550AF"/>
    <w:rsid w:val="00F3001B"/>
    <w:rsid w:val="00F7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F8E48"/>
  <w15:chartTrackingRefBased/>
  <w15:docId w15:val="{DF7A9DE1-B1DA-494C-B80D-126D226C8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ECE"/>
    <w:pPr>
      <w:spacing w:before="120" w:after="80" w:line="312" w:lineRule="auto"/>
    </w:pPr>
    <w:rPr>
      <w:rFonts w:ascii="Stolzl" w:eastAsia="Times New Roman" w:hAnsi="Stolzl" w:cs="Times New Roman"/>
      <w:kern w:val="0"/>
      <w:sz w:val="20"/>
      <w:lang w:eastAsia="fr-FR"/>
      <w14:ligatures w14:val="none"/>
    </w:rPr>
  </w:style>
  <w:style w:type="paragraph" w:styleId="Titre1">
    <w:name w:val="heading 1"/>
    <w:basedOn w:val="Normal"/>
    <w:next w:val="Titre2"/>
    <w:link w:val="Titre1Car"/>
    <w:autoRedefine/>
    <w:uiPriority w:val="9"/>
    <w:qFormat/>
    <w:rsid w:val="00232B91"/>
    <w:pPr>
      <w:keepNext/>
      <w:keepLines/>
      <w:spacing w:before="360" w:after="240" w:line="240" w:lineRule="auto"/>
      <w:contextualSpacing/>
      <w:outlineLvl w:val="0"/>
    </w:pPr>
    <w:rPr>
      <w:rFonts w:eastAsia="system-ui" w:cs="system-ui"/>
      <w:b/>
      <w:bCs/>
      <w:color w:val="4472C4"/>
      <w:sz w:val="36"/>
      <w:szCs w:val="36"/>
    </w:rPr>
  </w:style>
  <w:style w:type="paragraph" w:styleId="Titre2">
    <w:name w:val="heading 2"/>
    <w:basedOn w:val="Titre1"/>
    <w:next w:val="Normal"/>
    <w:link w:val="Titre2Car"/>
    <w:autoRedefine/>
    <w:uiPriority w:val="9"/>
    <w:unhideWhenUsed/>
    <w:qFormat/>
    <w:rsid w:val="00B93618"/>
    <w:pPr>
      <w:numPr>
        <w:ilvl w:val="1"/>
      </w:numPr>
      <w:spacing w:before="320"/>
      <w:outlineLvl w:val="1"/>
    </w:pPr>
    <w:rPr>
      <w:sz w:val="32"/>
      <w:szCs w:val="32"/>
    </w:rPr>
  </w:style>
  <w:style w:type="paragraph" w:styleId="Titre3">
    <w:name w:val="heading 3"/>
    <w:next w:val="Normal"/>
    <w:link w:val="Titre3Car"/>
    <w:autoRedefine/>
    <w:uiPriority w:val="9"/>
    <w:unhideWhenUsed/>
    <w:qFormat/>
    <w:rsid w:val="00553013"/>
    <w:pPr>
      <w:numPr>
        <w:ilvl w:val="2"/>
        <w:numId w:val="62"/>
      </w:numPr>
      <w:spacing w:before="240" w:after="240"/>
      <w:outlineLvl w:val="2"/>
    </w:pPr>
    <w:rPr>
      <w:rFonts w:ascii="Stolzl Medium" w:eastAsia="Times New Roman" w:hAnsi="Stolzl Medium" w:cstheme="majorBidi"/>
      <w:color w:val="4472C4"/>
      <w:kern w:val="0"/>
      <w:sz w:val="28"/>
      <w:szCs w:val="28"/>
      <w:lang w:eastAsia="fr-FR"/>
      <w14:ligatures w14:val="none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553013"/>
    <w:pPr>
      <w:keepNext/>
      <w:keepLines/>
      <w:numPr>
        <w:ilvl w:val="3"/>
        <w:numId w:val="62"/>
      </w:numPr>
      <w:spacing w:before="200" w:after="120" w:line="276" w:lineRule="auto"/>
      <w:contextualSpacing/>
      <w:outlineLvl w:val="3"/>
    </w:pPr>
    <w:rPr>
      <w:rFonts w:ascii="Stolzl Medium" w:eastAsiaTheme="majorEastAsia" w:hAnsi="Stolzl Medium" w:cstheme="majorBidi"/>
      <w:iCs/>
      <w:color w:val="1E6BC0"/>
      <w:sz w:val="24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825AE0"/>
    <w:pPr>
      <w:keepNext/>
      <w:keepLines/>
      <w:spacing w:before="240" w:line="240" w:lineRule="auto"/>
      <w:contextualSpacing/>
      <w:outlineLvl w:val="4"/>
    </w:pPr>
    <w:rPr>
      <w:rFonts w:ascii="Stolzl Medium" w:eastAsiaTheme="majorEastAsia" w:hAnsi="Stolzl Medium" w:cstheme="majorBidi"/>
      <w:color w:val="4472C4"/>
      <w:sz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65B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65B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65B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65B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2B91"/>
    <w:rPr>
      <w:rFonts w:ascii="Stolzl" w:eastAsia="system-ui" w:hAnsi="Stolzl" w:cs="system-ui"/>
      <w:b/>
      <w:bCs/>
      <w:color w:val="4472C4"/>
      <w:kern w:val="0"/>
      <w:sz w:val="36"/>
      <w:szCs w:val="36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B93618"/>
    <w:rPr>
      <w:rFonts w:ascii="Stolzl" w:eastAsia="system-ui" w:hAnsi="Stolzl" w:cs="system-ui"/>
      <w:b/>
      <w:bCs/>
      <w:color w:val="4472C4"/>
      <w:kern w:val="0"/>
      <w:sz w:val="32"/>
      <w:szCs w:val="32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553013"/>
    <w:rPr>
      <w:rFonts w:ascii="Stolzl Medium" w:eastAsia="Times New Roman" w:hAnsi="Stolzl Medium" w:cstheme="majorBidi"/>
      <w:color w:val="4472C4"/>
      <w:kern w:val="0"/>
      <w:sz w:val="28"/>
      <w:szCs w:val="28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553013"/>
    <w:rPr>
      <w:rFonts w:ascii="Stolzl Medium" w:eastAsiaTheme="majorEastAsia" w:hAnsi="Stolzl Medium" w:cstheme="majorBidi"/>
      <w:iCs/>
      <w:color w:val="1E6BC0"/>
      <w:kern w:val="0"/>
      <w:sz w:val="20"/>
      <w:lang w:eastAsia="fr-FR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825AE0"/>
    <w:rPr>
      <w:rFonts w:ascii="Stolzl Medium" w:eastAsiaTheme="majorEastAsia" w:hAnsi="Stolzl Medium" w:cstheme="majorBidi"/>
      <w:color w:val="4472C4"/>
      <w:kern w:val="0"/>
      <w:sz w:val="22"/>
      <w:lang w:eastAsia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rsid w:val="00165B74"/>
    <w:rPr>
      <w:rFonts w:ascii="Stolzl" w:eastAsiaTheme="majorEastAsia" w:hAnsi="Stolzl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165B74"/>
    <w:rPr>
      <w:rFonts w:ascii="Stolzl" w:eastAsiaTheme="majorEastAsia" w:hAnsi="Stolzl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165B74"/>
    <w:rPr>
      <w:rFonts w:ascii="Stolzl" w:eastAsiaTheme="majorEastAsia" w:hAnsi="Stolzl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65B74"/>
    <w:rPr>
      <w:rFonts w:ascii="Stolzl" w:eastAsiaTheme="majorEastAsia" w:hAnsi="Stolzl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165B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65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65B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65B74"/>
    <w:rPr>
      <w:rFonts w:ascii="Stolzl" w:eastAsiaTheme="majorEastAsia" w:hAnsi="Stolzl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65B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65B74"/>
    <w:rPr>
      <w:rFonts w:ascii="Stolzl" w:hAnsi="Stolzl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165B7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65B74"/>
    <w:rPr>
      <w:rFonts w:ascii="Stolzl" w:hAnsi="Stolzl"/>
      <w:i/>
      <w:iCs/>
      <w:color w:val="164F8F" w:themeColor="accent1" w:themeShade="BF"/>
      <w:sz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65B74"/>
    <w:pPr>
      <w:pBdr>
        <w:top w:val="single" w:sz="4" w:space="10" w:color="164F8F" w:themeColor="accent1" w:themeShade="BF"/>
        <w:bottom w:val="single" w:sz="4" w:space="10" w:color="164F8F" w:themeColor="accent1" w:themeShade="BF"/>
      </w:pBdr>
      <w:spacing w:before="360" w:after="360"/>
      <w:ind w:left="864" w:right="864"/>
      <w:jc w:val="center"/>
    </w:pPr>
    <w:rPr>
      <w:i/>
      <w:iCs/>
      <w:color w:val="164F8F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65B74"/>
    <w:rPr>
      <w:rFonts w:ascii="Stolzl" w:hAnsi="Stolzl"/>
      <w:i/>
      <w:iCs/>
      <w:color w:val="164F8F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165B74"/>
    <w:rPr>
      <w:rFonts w:ascii="Stolzl" w:hAnsi="Stolzl"/>
      <w:b/>
      <w:bCs/>
      <w:smallCaps/>
      <w:color w:val="164F8F" w:themeColor="accent1" w:themeShade="BF"/>
      <w:spacing w:val="5"/>
      <w:sz w:val="20"/>
    </w:rPr>
  </w:style>
  <w:style w:type="paragraph" w:styleId="NormalWeb">
    <w:name w:val="Normal (Web)"/>
    <w:basedOn w:val="Normal"/>
    <w:uiPriority w:val="99"/>
    <w:unhideWhenUsed/>
    <w:rsid w:val="00165B74"/>
    <w:pPr>
      <w:spacing w:before="100" w:beforeAutospacing="1" w:after="100" w:afterAutospacing="1"/>
    </w:pPr>
  </w:style>
  <w:style w:type="character" w:styleId="lev">
    <w:name w:val="Strong"/>
    <w:aliases w:val="Gras"/>
    <w:basedOn w:val="Policepardfaut"/>
    <w:uiPriority w:val="22"/>
    <w:qFormat/>
    <w:rsid w:val="004754DC"/>
    <w:rPr>
      <w:rFonts w:ascii="Stolzl Medium" w:hAnsi="Stolzl Medium"/>
      <w:b w:val="0"/>
      <w:bCs/>
      <w:i w:val="0"/>
      <w:sz w:val="20"/>
    </w:rPr>
  </w:style>
  <w:style w:type="character" w:styleId="Accentuation">
    <w:name w:val="Emphasis"/>
    <w:aliases w:val="italique"/>
    <w:basedOn w:val="Policepardfaut"/>
    <w:uiPriority w:val="20"/>
    <w:qFormat/>
    <w:rsid w:val="002879D1"/>
    <w:rPr>
      <w:rFonts w:ascii="Stolzl Book" w:hAnsi="Stolzl Book"/>
      <w:b w:val="0"/>
      <w:i/>
      <w:iCs/>
      <w:sz w:val="20"/>
    </w:rPr>
  </w:style>
  <w:style w:type="character" w:styleId="Lienhypertexte">
    <w:name w:val="Hyperlink"/>
    <w:basedOn w:val="Policepardfaut"/>
    <w:uiPriority w:val="99"/>
    <w:unhideWhenUsed/>
    <w:rsid w:val="002879D1"/>
    <w:rPr>
      <w:rFonts w:ascii="Stolzl" w:hAnsi="Stolzl"/>
      <w:color w:val="B779AB"/>
      <w:sz w:val="2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14A2D"/>
    <w:rPr>
      <w:rFonts w:ascii="Stolzl" w:hAnsi="Stolzl"/>
      <w:color w:val="954F72" w:themeColor="followedHyperlink"/>
      <w:sz w:val="20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C065C"/>
    <w:rPr>
      <w:rFonts w:ascii="Stolzl" w:hAnsi="Stolzl"/>
      <w:color w:val="605E5C"/>
      <w:sz w:val="20"/>
      <w:shd w:val="clear" w:color="auto" w:fill="E1DFDD"/>
    </w:rPr>
  </w:style>
  <w:style w:type="character" w:styleId="Numrodeligne">
    <w:name w:val="line number"/>
    <w:basedOn w:val="Policepardfaut"/>
    <w:uiPriority w:val="99"/>
    <w:semiHidden/>
    <w:unhideWhenUsed/>
    <w:rsid w:val="001A10ED"/>
    <w:rPr>
      <w:rFonts w:ascii="Stolzl" w:hAnsi="Stolzl"/>
      <w:sz w:val="20"/>
    </w:rPr>
  </w:style>
  <w:style w:type="paragraph" w:customStyle="1" w:styleId="Titredocumentpage1">
    <w:name w:val="Titre document page 1"/>
    <w:autoRedefine/>
    <w:qFormat/>
    <w:rsid w:val="00310ECE"/>
    <w:pPr>
      <w:spacing w:before="3000" w:after="200" w:line="240" w:lineRule="auto"/>
    </w:pPr>
    <w:rPr>
      <w:rFonts w:ascii="Stolzl Medium" w:eastAsia="system-ui" w:hAnsi="Stolzl Medium" w:cstheme="majorBidi"/>
      <w:color w:val="4472C4"/>
      <w:kern w:val="0"/>
      <w:sz w:val="120"/>
      <w:szCs w:val="4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1A10ED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A10ED"/>
    <w:rPr>
      <w:rFonts w:ascii="Stolzl" w:eastAsia="Times New Roman" w:hAnsi="Stolzl" w:cs="Times New Roman"/>
      <w:kern w:val="0"/>
      <w:sz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1A10ED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10ED"/>
    <w:rPr>
      <w:rFonts w:ascii="Stolzl" w:eastAsia="Times New Roman" w:hAnsi="Stolzl" w:cs="Times New Roman"/>
      <w:kern w:val="0"/>
      <w:sz w:val="20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D06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s-titredocumentpage1">
    <w:name w:val="Sous-titre document page 1"/>
    <w:next w:val="Titre3"/>
    <w:autoRedefine/>
    <w:qFormat/>
    <w:rsid w:val="00436E70"/>
    <w:pPr>
      <w:spacing w:after="440" w:line="240" w:lineRule="auto"/>
      <w:contextualSpacing/>
    </w:pPr>
    <w:rPr>
      <w:rFonts w:ascii="Stolzl Medium" w:eastAsiaTheme="majorEastAsia" w:hAnsi="Stolzl Medium" w:cstheme="majorBidi"/>
      <w:color w:val="4472C4"/>
      <w:kern w:val="0"/>
      <w:sz w:val="64"/>
      <w:szCs w:val="40"/>
      <w:lang w:eastAsia="fr-FR"/>
      <w14:ligatures w14:val="none"/>
    </w:rPr>
  </w:style>
  <w:style w:type="paragraph" w:styleId="Sansinterligne">
    <w:name w:val="No Spacing"/>
    <w:uiPriority w:val="1"/>
    <w:qFormat/>
    <w:rsid w:val="008E46BB"/>
    <w:pPr>
      <w:spacing w:after="0" w:line="240" w:lineRule="auto"/>
    </w:pPr>
    <w:rPr>
      <w:rFonts w:ascii="Stolzl" w:eastAsia="Times New Roman" w:hAnsi="Stolzl" w:cs="Times New Roman"/>
      <w:kern w:val="0"/>
      <w:sz w:val="20"/>
      <w:lang w:eastAsia="fr-FR"/>
      <w14:ligatures w14:val="none"/>
    </w:rPr>
  </w:style>
  <w:style w:type="paragraph" w:customStyle="1" w:styleId="Entte-sous-titre">
    <w:name w:val="Entête - sous-titre"/>
    <w:next w:val="Normal"/>
    <w:qFormat/>
    <w:rsid w:val="003E4AC7"/>
    <w:pPr>
      <w:spacing w:before="80" w:after="600"/>
    </w:pPr>
    <w:rPr>
      <w:rFonts w:ascii="Stolzl Book" w:eastAsiaTheme="majorEastAsia" w:hAnsi="Stolzl Book" w:cstheme="majorBidi"/>
      <w:color w:val="4472C4"/>
      <w:kern w:val="0"/>
      <w:szCs w:val="32"/>
      <w:lang w:eastAsia="fr-FR"/>
      <w14:ligatures w14:val="none"/>
    </w:rPr>
  </w:style>
  <w:style w:type="paragraph" w:customStyle="1" w:styleId="Entte">
    <w:name w:val="Entête"/>
    <w:next w:val="Entte-sous-titre"/>
    <w:qFormat/>
    <w:rsid w:val="003E4AC7"/>
    <w:pPr>
      <w:spacing w:after="60"/>
    </w:pPr>
    <w:rPr>
      <w:rFonts w:ascii="Stolzl Medium" w:eastAsiaTheme="majorEastAsia" w:hAnsi="Stolzl Medium" w:cstheme="majorBidi"/>
      <w:color w:val="4472C4"/>
      <w:kern w:val="0"/>
      <w:sz w:val="32"/>
      <w:szCs w:val="32"/>
      <w:lang w:eastAsia="fr-FR"/>
      <w14:ligatures w14:val="none"/>
    </w:rPr>
  </w:style>
  <w:style w:type="paragraph" w:customStyle="1" w:styleId="Listepuce">
    <w:name w:val="Liste à puce"/>
    <w:basedOn w:val="Normal"/>
    <w:link w:val="ListepuceCar"/>
    <w:autoRedefine/>
    <w:qFormat/>
    <w:rsid w:val="00B93618"/>
    <w:pPr>
      <w:numPr>
        <w:numId w:val="131"/>
      </w:numPr>
      <w:spacing w:before="180" w:after="60" w:line="240" w:lineRule="auto"/>
      <w:ind w:left="584" w:hanging="357"/>
    </w:pPr>
    <w:rPr>
      <w:rFonts w:ascii="Stolzl Book" w:eastAsiaTheme="majorEastAsia" w:hAnsi="Stolzl Book"/>
      <w:bCs/>
    </w:rPr>
  </w:style>
  <w:style w:type="paragraph" w:customStyle="1" w:styleId="Auteuretdate">
    <w:name w:val="Auteur et date"/>
    <w:next w:val="Normal"/>
    <w:qFormat/>
    <w:rsid w:val="003E4AC7"/>
    <w:rPr>
      <w:rFonts w:ascii="Stolzl Medium" w:eastAsiaTheme="majorEastAsia" w:hAnsi="Stolzl Medium" w:cstheme="majorBidi"/>
      <w:color w:val="4472C4"/>
      <w:kern w:val="0"/>
      <w:sz w:val="28"/>
      <w:szCs w:val="28"/>
      <w:lang w:eastAsia="fr-FR"/>
      <w14:ligatures w14:val="none"/>
    </w:rPr>
  </w:style>
  <w:style w:type="paragraph" w:customStyle="1" w:styleId="TITREgrandepartie">
    <w:name w:val="TITRE grande partie"/>
    <w:next w:val="Normal"/>
    <w:link w:val="TITREgrandepartieCar"/>
    <w:autoRedefine/>
    <w:qFormat/>
    <w:rsid w:val="00A41E9B"/>
    <w:pPr>
      <w:spacing w:before="120" w:after="360" w:line="240" w:lineRule="auto"/>
    </w:pPr>
    <w:rPr>
      <w:rFonts w:ascii="Stolzl Medium" w:eastAsiaTheme="majorEastAsia" w:hAnsi="Stolzl Medium" w:cstheme="majorBidi"/>
      <w:color w:val="4472C4"/>
      <w:kern w:val="0"/>
      <w:sz w:val="64"/>
      <w:szCs w:val="40"/>
      <w:lang w:eastAsia="fr-FR"/>
      <w14:ligatures w14:val="none"/>
    </w:rPr>
  </w:style>
  <w:style w:type="character" w:customStyle="1" w:styleId="TITREgrandepartieCar">
    <w:name w:val="TITRE grande partie Car"/>
    <w:basedOn w:val="Policepardfaut"/>
    <w:link w:val="TITREgrandepartie"/>
    <w:rsid w:val="00A41E9B"/>
    <w:rPr>
      <w:rFonts w:ascii="Stolzl Medium" w:eastAsiaTheme="majorEastAsia" w:hAnsi="Stolzl Medium" w:cstheme="majorBidi"/>
      <w:color w:val="4472C4"/>
      <w:kern w:val="0"/>
      <w:sz w:val="64"/>
      <w:szCs w:val="40"/>
      <w:lang w:eastAsia="fr-FR"/>
      <w14:ligatures w14:val="none"/>
    </w:rPr>
  </w:style>
  <w:style w:type="numbering" w:customStyle="1" w:styleId="Listehierarchie">
    <w:name w:val="Liste hierarchie"/>
    <w:uiPriority w:val="99"/>
    <w:rsid w:val="00A41E9B"/>
    <w:pPr>
      <w:numPr>
        <w:numId w:val="49"/>
      </w:numPr>
    </w:pPr>
  </w:style>
  <w:style w:type="numbering" w:customStyle="1" w:styleId="LISTEavechierarchie">
    <w:name w:val="LISTE avec hierarchie"/>
    <w:uiPriority w:val="99"/>
    <w:rsid w:val="00973DB3"/>
    <w:pPr>
      <w:numPr>
        <w:numId w:val="50"/>
      </w:numPr>
    </w:pPr>
  </w:style>
  <w:style w:type="numbering" w:customStyle="1" w:styleId="Listeactuelle1">
    <w:name w:val="Liste actuelle1"/>
    <w:uiPriority w:val="99"/>
    <w:rsid w:val="004754DC"/>
    <w:pPr>
      <w:numPr>
        <w:numId w:val="57"/>
      </w:numPr>
    </w:pPr>
  </w:style>
  <w:style w:type="numbering" w:customStyle="1" w:styleId="Listeactuelle2">
    <w:name w:val="Liste actuelle2"/>
    <w:uiPriority w:val="99"/>
    <w:rsid w:val="004754DC"/>
    <w:pPr>
      <w:numPr>
        <w:numId w:val="55"/>
      </w:numPr>
    </w:pPr>
  </w:style>
  <w:style w:type="paragraph" w:customStyle="1" w:styleId="Sources">
    <w:name w:val="Sources"/>
    <w:next w:val="Normal"/>
    <w:link w:val="SourcesCar"/>
    <w:autoRedefine/>
    <w:qFormat/>
    <w:rsid w:val="008057EB"/>
    <w:pPr>
      <w:spacing w:before="40"/>
      <w:contextualSpacing/>
    </w:pPr>
    <w:rPr>
      <w:rFonts w:ascii="Stolzl Light" w:eastAsia="Times New Roman" w:hAnsi="Stolzl Light" w:cs="Times New Roman"/>
      <w:bCs/>
      <w:color w:val="7F7F7F" w:themeColor="text1" w:themeTint="80"/>
      <w:kern w:val="0"/>
      <w:sz w:val="20"/>
      <w:lang w:eastAsia="fr-FR"/>
      <w14:ligatures w14:val="none"/>
    </w:rPr>
  </w:style>
  <w:style w:type="character" w:customStyle="1" w:styleId="ListepuceCar">
    <w:name w:val="Liste à puce Car"/>
    <w:basedOn w:val="Policepardfaut"/>
    <w:link w:val="Listepuce"/>
    <w:rsid w:val="00B93618"/>
    <w:rPr>
      <w:rFonts w:ascii="Stolzl Book" w:eastAsiaTheme="majorEastAsia" w:hAnsi="Stolzl Book" w:cs="Times New Roman"/>
      <w:bCs/>
      <w:kern w:val="0"/>
      <w:sz w:val="20"/>
      <w:lang w:eastAsia="fr-FR"/>
      <w14:ligatures w14:val="none"/>
    </w:rPr>
  </w:style>
  <w:style w:type="character" w:customStyle="1" w:styleId="SourcesCar">
    <w:name w:val="Sources Car"/>
    <w:basedOn w:val="ListepuceCar"/>
    <w:link w:val="Sources"/>
    <w:rsid w:val="008057EB"/>
    <w:rPr>
      <w:rFonts w:ascii="Stolzl Light" w:eastAsia="Times New Roman" w:hAnsi="Stolzl Light" w:cs="Times New Roman"/>
      <w:bCs/>
      <w:color w:val="7F7F7F" w:themeColor="text1" w:themeTint="80"/>
      <w:kern w:val="0"/>
      <w:sz w:val="20"/>
      <w:lang w:eastAsia="fr-FR"/>
      <w14:ligatures w14:val="none"/>
    </w:rPr>
  </w:style>
  <w:style w:type="numbering" w:customStyle="1" w:styleId="Listeactuelle3">
    <w:name w:val="Liste actuelle3"/>
    <w:uiPriority w:val="99"/>
    <w:rsid w:val="00973DB3"/>
    <w:pPr>
      <w:numPr>
        <w:numId w:val="63"/>
      </w:numPr>
    </w:pPr>
  </w:style>
  <w:style w:type="numbering" w:customStyle="1" w:styleId="Listeactuelle4">
    <w:name w:val="Liste actuelle4"/>
    <w:uiPriority w:val="99"/>
    <w:rsid w:val="00973DB3"/>
    <w:pPr>
      <w:numPr>
        <w:numId w:val="65"/>
      </w:numPr>
    </w:pPr>
  </w:style>
  <w:style w:type="numbering" w:customStyle="1" w:styleId="Listeactuelle5">
    <w:name w:val="Liste actuelle5"/>
    <w:uiPriority w:val="99"/>
    <w:rsid w:val="00973DB3"/>
    <w:pPr>
      <w:numPr>
        <w:numId w:val="66"/>
      </w:numPr>
    </w:pPr>
  </w:style>
  <w:style w:type="numbering" w:customStyle="1" w:styleId="Listeactuelle6">
    <w:name w:val="Liste actuelle6"/>
    <w:uiPriority w:val="99"/>
    <w:rsid w:val="00973DB3"/>
    <w:pPr>
      <w:numPr>
        <w:numId w:val="67"/>
      </w:numPr>
    </w:pPr>
  </w:style>
  <w:style w:type="numbering" w:customStyle="1" w:styleId="Listeactuelle7">
    <w:name w:val="Liste actuelle7"/>
    <w:uiPriority w:val="99"/>
    <w:rsid w:val="00973DB3"/>
    <w:pPr>
      <w:numPr>
        <w:numId w:val="68"/>
      </w:numPr>
    </w:pPr>
  </w:style>
  <w:style w:type="numbering" w:customStyle="1" w:styleId="Listeactuelle8">
    <w:name w:val="Liste actuelle8"/>
    <w:uiPriority w:val="99"/>
    <w:rsid w:val="00973DB3"/>
    <w:pPr>
      <w:numPr>
        <w:numId w:val="69"/>
      </w:numPr>
    </w:pPr>
  </w:style>
  <w:style w:type="numbering" w:customStyle="1" w:styleId="Listeactuelle9">
    <w:name w:val="Liste actuelle9"/>
    <w:uiPriority w:val="99"/>
    <w:rsid w:val="00973DB3"/>
    <w:pPr>
      <w:numPr>
        <w:numId w:val="70"/>
      </w:numPr>
    </w:pPr>
  </w:style>
  <w:style w:type="numbering" w:customStyle="1" w:styleId="Listeactuelle10">
    <w:name w:val="Liste actuelle10"/>
    <w:uiPriority w:val="99"/>
    <w:rsid w:val="00973DB3"/>
    <w:pPr>
      <w:numPr>
        <w:numId w:val="71"/>
      </w:numPr>
    </w:pPr>
  </w:style>
  <w:style w:type="numbering" w:customStyle="1" w:styleId="Listeactuelle11">
    <w:name w:val="Liste actuelle11"/>
    <w:uiPriority w:val="99"/>
    <w:rsid w:val="00973DB3"/>
    <w:pPr>
      <w:numPr>
        <w:numId w:val="72"/>
      </w:numPr>
    </w:pPr>
  </w:style>
  <w:style w:type="numbering" w:customStyle="1" w:styleId="Listeactuelle12">
    <w:name w:val="Liste actuelle12"/>
    <w:uiPriority w:val="99"/>
    <w:rsid w:val="00973DB3"/>
    <w:pPr>
      <w:numPr>
        <w:numId w:val="73"/>
      </w:numPr>
    </w:pPr>
  </w:style>
  <w:style w:type="numbering" w:customStyle="1" w:styleId="Listeactuelle13">
    <w:name w:val="Liste actuelle13"/>
    <w:uiPriority w:val="99"/>
    <w:rsid w:val="00973DB3"/>
    <w:pPr>
      <w:numPr>
        <w:numId w:val="74"/>
      </w:numPr>
    </w:pPr>
  </w:style>
  <w:style w:type="numbering" w:customStyle="1" w:styleId="Listeactuelle14">
    <w:name w:val="Liste actuelle14"/>
    <w:uiPriority w:val="99"/>
    <w:rsid w:val="00973DB3"/>
    <w:pPr>
      <w:numPr>
        <w:numId w:val="75"/>
      </w:numPr>
    </w:pPr>
  </w:style>
  <w:style w:type="numbering" w:customStyle="1" w:styleId="Listeactuelle15">
    <w:name w:val="Liste actuelle15"/>
    <w:uiPriority w:val="99"/>
    <w:rsid w:val="00973DB3"/>
    <w:pPr>
      <w:numPr>
        <w:numId w:val="76"/>
      </w:numPr>
    </w:pPr>
  </w:style>
  <w:style w:type="numbering" w:customStyle="1" w:styleId="Listeactuelle16">
    <w:name w:val="Liste actuelle16"/>
    <w:uiPriority w:val="99"/>
    <w:rsid w:val="00973DB3"/>
    <w:pPr>
      <w:numPr>
        <w:numId w:val="77"/>
      </w:numPr>
    </w:pPr>
  </w:style>
  <w:style w:type="numbering" w:customStyle="1" w:styleId="Listeactuelle17">
    <w:name w:val="Liste actuelle17"/>
    <w:uiPriority w:val="99"/>
    <w:rsid w:val="00973DB3"/>
    <w:pPr>
      <w:numPr>
        <w:numId w:val="78"/>
      </w:numPr>
    </w:pPr>
  </w:style>
  <w:style w:type="numbering" w:customStyle="1" w:styleId="Listeactuelle18">
    <w:name w:val="Liste actuelle18"/>
    <w:uiPriority w:val="99"/>
    <w:rsid w:val="00973DB3"/>
    <w:pPr>
      <w:numPr>
        <w:numId w:val="79"/>
      </w:numPr>
    </w:pPr>
  </w:style>
  <w:style w:type="numbering" w:customStyle="1" w:styleId="Listeactuelle19">
    <w:name w:val="Liste actuelle19"/>
    <w:uiPriority w:val="99"/>
    <w:rsid w:val="00973DB3"/>
    <w:pPr>
      <w:numPr>
        <w:numId w:val="80"/>
      </w:numPr>
    </w:pPr>
  </w:style>
  <w:style w:type="character" w:customStyle="1" w:styleId="relative">
    <w:name w:val="relative"/>
    <w:basedOn w:val="Policepardfaut"/>
    <w:rsid w:val="00455666"/>
    <w:rPr>
      <w:rFonts w:ascii="Stolzl" w:hAnsi="Stolzl"/>
      <w:sz w:val="20"/>
    </w:rPr>
  </w:style>
  <w:style w:type="paragraph" w:customStyle="1" w:styleId="paragraph">
    <w:name w:val="paragraph"/>
    <w:basedOn w:val="Normal"/>
    <w:rsid w:val="0045566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Policepardfaut"/>
    <w:rsid w:val="00455666"/>
    <w:rPr>
      <w:rFonts w:ascii="Stolzl" w:hAnsi="Stolzl"/>
      <w:sz w:val="20"/>
    </w:rPr>
  </w:style>
  <w:style w:type="character" w:customStyle="1" w:styleId="eop">
    <w:name w:val="eop"/>
    <w:basedOn w:val="Policepardfaut"/>
    <w:rsid w:val="00455666"/>
    <w:rPr>
      <w:rFonts w:ascii="Stolzl" w:hAnsi="Stolzl"/>
      <w:sz w:val="20"/>
    </w:rPr>
  </w:style>
  <w:style w:type="paragraph" w:customStyle="1" w:styleId="p2">
    <w:name w:val="p2"/>
    <w:basedOn w:val="Normal"/>
    <w:rsid w:val="00455666"/>
    <w:pPr>
      <w:spacing w:before="0" w:after="0" w:line="240" w:lineRule="auto"/>
    </w:pPr>
    <w:rPr>
      <w:rFonts w:ascii="Helvetica" w:hAnsi="Helvetica"/>
      <w:color w:val="706F6F"/>
      <w:sz w:val="21"/>
      <w:szCs w:val="21"/>
    </w:rPr>
  </w:style>
  <w:style w:type="numbering" w:customStyle="1" w:styleId="Listeactuelle20">
    <w:name w:val="Liste actuelle20"/>
    <w:uiPriority w:val="99"/>
    <w:rsid w:val="008C5D37"/>
    <w:pPr>
      <w:numPr>
        <w:numId w:val="123"/>
      </w:numPr>
    </w:pPr>
  </w:style>
  <w:style w:type="numbering" w:customStyle="1" w:styleId="Listeactuelle21">
    <w:name w:val="Liste actuelle21"/>
    <w:uiPriority w:val="99"/>
    <w:rsid w:val="008C5D37"/>
    <w:pPr>
      <w:numPr>
        <w:numId w:val="124"/>
      </w:numPr>
    </w:pPr>
  </w:style>
  <w:style w:type="numbering" w:customStyle="1" w:styleId="Listeactuelle22">
    <w:name w:val="Liste actuelle22"/>
    <w:uiPriority w:val="99"/>
    <w:rsid w:val="008C5D37"/>
    <w:pPr>
      <w:numPr>
        <w:numId w:val="125"/>
      </w:numPr>
    </w:pPr>
  </w:style>
  <w:style w:type="numbering" w:customStyle="1" w:styleId="Listeactuelle23">
    <w:name w:val="Liste actuelle23"/>
    <w:uiPriority w:val="99"/>
    <w:rsid w:val="008C5D37"/>
    <w:pPr>
      <w:numPr>
        <w:numId w:val="126"/>
      </w:numPr>
    </w:pPr>
  </w:style>
  <w:style w:type="numbering" w:customStyle="1" w:styleId="Listeactuelle24">
    <w:name w:val="Liste actuelle24"/>
    <w:uiPriority w:val="99"/>
    <w:rsid w:val="00553013"/>
    <w:pPr>
      <w:numPr>
        <w:numId w:val="127"/>
      </w:numPr>
    </w:pPr>
  </w:style>
  <w:style w:type="numbering" w:customStyle="1" w:styleId="Listeactuelle25">
    <w:name w:val="Liste actuelle25"/>
    <w:uiPriority w:val="99"/>
    <w:rsid w:val="00553013"/>
    <w:pPr>
      <w:numPr>
        <w:numId w:val="128"/>
      </w:numPr>
    </w:pPr>
  </w:style>
  <w:style w:type="numbering" w:customStyle="1" w:styleId="Listeactuelle26">
    <w:name w:val="Liste actuelle26"/>
    <w:uiPriority w:val="99"/>
    <w:rsid w:val="00553013"/>
    <w:pPr>
      <w:numPr>
        <w:numId w:val="129"/>
      </w:numPr>
    </w:pPr>
  </w:style>
  <w:style w:type="numbering" w:customStyle="1" w:styleId="Listeactuelle27">
    <w:name w:val="Liste actuelle27"/>
    <w:uiPriority w:val="99"/>
    <w:rsid w:val="00553013"/>
    <w:pPr>
      <w:numPr>
        <w:numId w:val="130"/>
      </w:numPr>
    </w:pPr>
  </w:style>
  <w:style w:type="paragraph" w:customStyle="1" w:styleId="TITRE4-sanshierarchie">
    <w:name w:val="TITRE 4 - sans hierarchie"/>
    <w:next w:val="Normal"/>
    <w:link w:val="TITRE4-sanshierarchieCar"/>
    <w:autoRedefine/>
    <w:qFormat/>
    <w:rsid w:val="00D71DDA"/>
    <w:pPr>
      <w:spacing w:before="240"/>
    </w:pPr>
    <w:rPr>
      <w:rFonts w:ascii="Stolzl Medium" w:eastAsia="Times New Roman" w:hAnsi="Stolzl Medium" w:cstheme="majorBidi"/>
      <w:iCs/>
      <w:color w:val="1E6BC0"/>
      <w:kern w:val="0"/>
      <w:lang w:eastAsia="fr-FR"/>
      <w14:ligatures w14:val="none"/>
    </w:rPr>
  </w:style>
  <w:style w:type="character" w:customStyle="1" w:styleId="TITRE4-sanshierarchieCar">
    <w:name w:val="TITRE 4 - sans hierarchie Car"/>
    <w:basedOn w:val="Policepardfaut"/>
    <w:link w:val="TITRE4-sanshierarchie"/>
    <w:rsid w:val="00D71DDA"/>
    <w:rPr>
      <w:rFonts w:ascii="Stolzl Medium" w:eastAsia="Times New Roman" w:hAnsi="Stolzl Medium" w:cstheme="majorBidi"/>
      <w:iCs/>
      <w:color w:val="1E6BC0"/>
      <w:kern w:val="0"/>
      <w:sz w:val="20"/>
      <w:lang w:eastAsia="fr-FR"/>
      <w14:ligatures w14:val="none"/>
    </w:rPr>
  </w:style>
  <w:style w:type="numbering" w:customStyle="1" w:styleId="Listeactuelle28">
    <w:name w:val="Liste actuelle28"/>
    <w:uiPriority w:val="99"/>
    <w:rsid w:val="008057EB"/>
    <w:pPr>
      <w:numPr>
        <w:numId w:val="147"/>
      </w:numPr>
    </w:pPr>
  </w:style>
  <w:style w:type="numbering" w:customStyle="1" w:styleId="Listeactuelle29">
    <w:name w:val="Liste actuelle29"/>
    <w:uiPriority w:val="99"/>
    <w:rsid w:val="00D71DDA"/>
    <w:pPr>
      <w:numPr>
        <w:numId w:val="148"/>
      </w:numPr>
    </w:pPr>
  </w:style>
  <w:style w:type="numbering" w:customStyle="1" w:styleId="Listeactuelle30">
    <w:name w:val="Liste actuelle30"/>
    <w:uiPriority w:val="99"/>
    <w:rsid w:val="008F4541"/>
    <w:pPr>
      <w:numPr>
        <w:numId w:val="149"/>
      </w:numPr>
    </w:pPr>
  </w:style>
  <w:style w:type="numbering" w:customStyle="1" w:styleId="Listeactuelle31">
    <w:name w:val="Liste actuelle31"/>
    <w:uiPriority w:val="99"/>
    <w:rsid w:val="008F4541"/>
    <w:pPr>
      <w:numPr>
        <w:numId w:val="150"/>
      </w:numPr>
    </w:pPr>
  </w:style>
  <w:style w:type="character" w:customStyle="1" w:styleId="scxw141050865">
    <w:name w:val="scxw141050865"/>
    <w:basedOn w:val="Policepardfaut"/>
    <w:rsid w:val="00436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e2050.fr/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ose-2050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rofile.php?id=6158068917771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nstagram.com/ose_2050/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vimeo.com/1168028305/9eb0cbf59d?share=copy&amp;fl=sv&amp;fe=ci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YOTTA-DRIVE-SSD\YOTTA_PROJETS-EN-COURS\2026%20-%20MAKIN'OV%20-%20HCLDGOSAIS%20-%20Sant&#233;%202050\PROD\WORD\Cominiqu&#233;%20de%20presse.dotx" TargetMode="External"/></Relationships>
</file>

<file path=word/theme/theme1.xml><?xml version="1.0" encoding="utf-8"?>
<a:theme xmlns:a="http://schemas.openxmlformats.org/drawingml/2006/main" name="Thème Office">
  <a:themeElements>
    <a:clrScheme name="HCL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1E6BC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3CFA181B5AA4498013D2DFD58EF4B" ma:contentTypeVersion="14" ma:contentTypeDescription="Crée un document." ma:contentTypeScope="" ma:versionID="df0d44416aa6a737900eb5a9570554b3">
  <xsd:schema xmlns:xsd="http://www.w3.org/2001/XMLSchema" xmlns:xs="http://www.w3.org/2001/XMLSchema" xmlns:p="http://schemas.microsoft.com/office/2006/metadata/properties" xmlns:ns2="8f7581c9-8185-42ac-bbf4-9ed9b188b38f" xmlns:ns3="f7ba677c-b853-47e0-9603-37756b90bc88" targetNamespace="http://schemas.microsoft.com/office/2006/metadata/properties" ma:root="true" ma:fieldsID="68c7000b779825b78a09370b0954959c" ns2:_="" ns3:_="">
    <xsd:import namespace="8f7581c9-8185-42ac-bbf4-9ed9b188b38f"/>
    <xsd:import namespace="f7ba677c-b853-47e0-9603-37756b90b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581c9-8185-42ac-bbf4-9ed9b188b3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a677c-b853-47e0-9603-37756b90bc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4cf3bae-4cde-4feb-bf4e-7c77a37f9cd0}" ma:internalName="TaxCatchAll" ma:showField="CatchAllData" ma:web="f7ba677c-b853-47e0-9603-37756b90bc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7581c9-8185-42ac-bbf4-9ed9b188b38f">
      <Terms xmlns="http://schemas.microsoft.com/office/infopath/2007/PartnerControls"/>
    </lcf76f155ced4ddcb4097134ff3c332f>
    <TaxCatchAll xmlns="f7ba677c-b853-47e0-9603-37756b90bc88" xsi:nil="true"/>
  </documentManagement>
</p:properties>
</file>

<file path=customXml/itemProps1.xml><?xml version="1.0" encoding="utf-8"?>
<ds:datastoreItem xmlns:ds="http://schemas.openxmlformats.org/officeDocument/2006/customXml" ds:itemID="{F95400FB-2464-A343-AF04-1C7ED382A4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2AFF1A-0CB3-4F93-8C1B-4EB85C027CE7}"/>
</file>

<file path=customXml/itemProps3.xml><?xml version="1.0" encoding="utf-8"?>
<ds:datastoreItem xmlns:ds="http://schemas.openxmlformats.org/officeDocument/2006/customXml" ds:itemID="{F351ED80-0AF6-422D-8FF6-5D6D551FD2F0}"/>
</file>

<file path=customXml/itemProps4.xml><?xml version="1.0" encoding="utf-8"?>
<ds:datastoreItem xmlns:ds="http://schemas.openxmlformats.org/officeDocument/2006/customXml" ds:itemID="{D37F1770-45ED-4893-8F2E-DE0782AEDFFD}"/>
</file>

<file path=docProps/app.xml><?xml version="1.0" encoding="utf-8"?>
<Properties xmlns="http://schemas.openxmlformats.org/officeDocument/2006/extended-properties" xmlns:vt="http://schemas.openxmlformats.org/officeDocument/2006/docPropsVTypes">
  <Template>E:\YOTTA-DRIVE-SSD\YOTTA_PROJETS-EN-COURS\2026 - MAKIN'OV - HCLDGOSAIS - Santé 2050\PROD\WORD\Cominiqué de presse.dotx</Template>
  <TotalTime>1</TotalTime>
  <Pages>1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Nasila</dc:creator>
  <cp:keywords/>
  <dc:description/>
  <cp:lastModifiedBy>Charlène Patras</cp:lastModifiedBy>
  <cp:revision>3</cp:revision>
  <cp:lastPrinted>2026-03-08T21:02:00Z</cp:lastPrinted>
  <dcterms:created xsi:type="dcterms:W3CDTF">2026-03-19T01:36:00Z</dcterms:created>
  <dcterms:modified xsi:type="dcterms:W3CDTF">2026-03-19T01:37:00Z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0x0101005DC3CFA181B5AA4498013D2DFD58EF4B</vt:lpwstr>
  </property>
</Properties>
</file>